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40A9" w:rsidRPr="00D31172" w:rsidRDefault="008D40A9" w:rsidP="00F94BE7">
      <w:pPr>
        <w:jc w:val="center"/>
        <w:rPr>
          <w:b/>
          <w:color w:val="FFFFFF"/>
          <w:sz w:val="32"/>
        </w:rPr>
      </w:pPr>
      <w:r w:rsidRPr="00F7394B">
        <w:rPr>
          <w:rFonts w:cs="Tahoma"/>
          <w:noProof/>
          <w:kern w:val="3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pt;height:62.25pt;visibility:visible">
            <v:imagedata r:id="rId7" o:title=""/>
          </v:shape>
        </w:pict>
      </w:r>
    </w:p>
    <w:p w:rsidR="008D40A9" w:rsidRDefault="008D40A9" w:rsidP="00C33F67">
      <w:pPr>
        <w:jc w:val="center"/>
        <w:rPr>
          <w:b/>
          <w:sz w:val="32"/>
        </w:rPr>
      </w:pPr>
    </w:p>
    <w:p w:rsidR="008D40A9" w:rsidRDefault="008D40A9" w:rsidP="00C33F67">
      <w:pPr>
        <w:jc w:val="center"/>
        <w:rPr>
          <w:b/>
          <w:sz w:val="32"/>
        </w:rPr>
      </w:pPr>
    </w:p>
    <w:p w:rsidR="008D40A9" w:rsidRDefault="008D40A9" w:rsidP="00C33F67">
      <w:pPr>
        <w:jc w:val="center"/>
      </w:pPr>
      <w:r>
        <w:rPr>
          <w:b/>
          <w:sz w:val="32"/>
        </w:rPr>
        <w:t>Администрация города Кирсанова</w:t>
      </w:r>
    </w:p>
    <w:p w:rsidR="008D40A9" w:rsidRDefault="008D40A9" w:rsidP="00C33F67">
      <w:pPr>
        <w:pStyle w:val="Heading1"/>
        <w:tabs>
          <w:tab w:val="clear" w:pos="0"/>
          <w:tab w:val="num" w:pos="432"/>
        </w:tabs>
      </w:pPr>
      <w:r>
        <w:t>Тамбовской области</w:t>
      </w:r>
    </w:p>
    <w:p w:rsidR="008D40A9" w:rsidRDefault="008D40A9" w:rsidP="00C33F67">
      <w:pPr>
        <w:jc w:val="center"/>
        <w:rPr>
          <w:b/>
          <w:sz w:val="32"/>
        </w:rPr>
      </w:pPr>
    </w:p>
    <w:p w:rsidR="008D40A9" w:rsidRDefault="008D40A9" w:rsidP="00C33F67">
      <w:pPr>
        <w:pStyle w:val="Heading2"/>
        <w:tabs>
          <w:tab w:val="clear" w:pos="0"/>
          <w:tab w:val="num" w:pos="576"/>
        </w:tabs>
      </w:pPr>
      <w:r>
        <w:t>ПОСТАНОВЛЕНИЕ</w:t>
      </w:r>
    </w:p>
    <w:p w:rsidR="008D40A9" w:rsidRDefault="008D40A9" w:rsidP="00C33F67">
      <w:pPr>
        <w:jc w:val="center"/>
        <w:rPr>
          <w:b/>
          <w:sz w:val="48"/>
        </w:rPr>
      </w:pPr>
    </w:p>
    <w:p w:rsidR="008D40A9" w:rsidRPr="00EA064B" w:rsidRDefault="008D40A9" w:rsidP="00065AE4">
      <w:pPr>
        <w:autoSpaceDE w:val="0"/>
        <w:jc w:val="center"/>
        <w:rPr>
          <w:b/>
          <w:sz w:val="28"/>
          <w:szCs w:val="28"/>
          <w:u w:val="single"/>
        </w:rPr>
      </w:pPr>
      <w:r w:rsidRPr="00EA064B">
        <w:rPr>
          <w:sz w:val="28"/>
          <w:szCs w:val="28"/>
        </w:rPr>
        <w:t>«</w:t>
      </w:r>
      <w:r>
        <w:rPr>
          <w:sz w:val="28"/>
          <w:szCs w:val="28"/>
          <w:u w:val="single"/>
        </w:rPr>
        <w:t>20</w:t>
      </w:r>
      <w:r w:rsidRPr="00EA064B">
        <w:rPr>
          <w:sz w:val="28"/>
          <w:szCs w:val="28"/>
          <w:u w:val="single"/>
        </w:rPr>
        <w:t>» февраля</w:t>
      </w:r>
      <w:r w:rsidRPr="00EA064B">
        <w:rPr>
          <w:b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2023 г"/>
        </w:smartTagPr>
        <w:r w:rsidRPr="00EA064B">
          <w:rPr>
            <w:b/>
            <w:sz w:val="28"/>
            <w:szCs w:val="28"/>
          </w:rPr>
          <w:t>2023 г</w:t>
        </w:r>
      </w:smartTag>
      <w:r w:rsidRPr="00EA064B">
        <w:rPr>
          <w:b/>
          <w:sz w:val="28"/>
          <w:szCs w:val="28"/>
        </w:rPr>
        <w:t xml:space="preserve">.     </w:t>
      </w:r>
      <w:r>
        <w:rPr>
          <w:b/>
          <w:sz w:val="28"/>
          <w:szCs w:val="28"/>
        </w:rPr>
        <w:t xml:space="preserve"> </w:t>
      </w:r>
      <w:r w:rsidRPr="00EA064B">
        <w:rPr>
          <w:b/>
          <w:sz w:val="28"/>
          <w:szCs w:val="28"/>
        </w:rPr>
        <w:t xml:space="preserve">     </w:t>
      </w:r>
      <w:r>
        <w:rPr>
          <w:b/>
          <w:sz w:val="28"/>
          <w:szCs w:val="28"/>
        </w:rPr>
        <w:t xml:space="preserve">       </w:t>
      </w:r>
      <w:r w:rsidRPr="00EA064B">
        <w:rPr>
          <w:b/>
          <w:sz w:val="28"/>
          <w:szCs w:val="28"/>
        </w:rPr>
        <w:t xml:space="preserve">    г. Кирсанов                             №</w:t>
      </w:r>
      <w:r>
        <w:rPr>
          <w:b/>
          <w:sz w:val="28"/>
          <w:szCs w:val="28"/>
          <w:u w:val="single"/>
        </w:rPr>
        <w:t xml:space="preserve"> </w:t>
      </w:r>
      <w:r w:rsidRPr="00EA064B">
        <w:rPr>
          <w:sz w:val="28"/>
          <w:szCs w:val="28"/>
          <w:u w:val="single"/>
        </w:rPr>
        <w:t xml:space="preserve"> 98</w:t>
      </w:r>
    </w:p>
    <w:p w:rsidR="008D40A9" w:rsidRDefault="008D40A9" w:rsidP="00065AE4">
      <w:pPr>
        <w:autoSpaceDE w:val="0"/>
        <w:jc w:val="both"/>
      </w:pPr>
    </w:p>
    <w:p w:rsidR="008D40A9" w:rsidRPr="005F3346" w:rsidRDefault="008D40A9" w:rsidP="00065AE4">
      <w:pPr>
        <w:jc w:val="both"/>
        <w:rPr>
          <w:color w:val="FFFFFF"/>
          <w:sz w:val="28"/>
          <w:szCs w:val="28"/>
        </w:rPr>
      </w:pPr>
      <w:r w:rsidRPr="005F3346">
        <w:rPr>
          <w:sz w:val="28"/>
          <w:szCs w:val="28"/>
        </w:rPr>
        <w:t>О внесении изменений в постановление администрации города от 01.07.2021 №</w:t>
      </w:r>
      <w:r>
        <w:rPr>
          <w:sz w:val="28"/>
          <w:szCs w:val="28"/>
        </w:rPr>
        <w:t> </w:t>
      </w:r>
      <w:r w:rsidRPr="005F3346">
        <w:rPr>
          <w:sz w:val="28"/>
          <w:szCs w:val="28"/>
        </w:rPr>
        <w:t>617 «Об утверждении Положения об отделе гражданской обороны, чрезвычайных ситуаций и общественной безопасности администрации города»</w:t>
      </w:r>
    </w:p>
    <w:p w:rsidR="008D40A9" w:rsidRPr="005F3346" w:rsidRDefault="008D40A9" w:rsidP="00065AE4">
      <w:pPr>
        <w:ind w:firstLine="709"/>
        <w:jc w:val="both"/>
        <w:rPr>
          <w:sz w:val="28"/>
          <w:szCs w:val="28"/>
        </w:rPr>
      </w:pPr>
    </w:p>
    <w:p w:rsidR="008D40A9" w:rsidRPr="005F3346" w:rsidRDefault="008D40A9" w:rsidP="00065AE4">
      <w:pPr>
        <w:ind w:firstLine="709"/>
        <w:jc w:val="both"/>
        <w:rPr>
          <w:sz w:val="28"/>
          <w:szCs w:val="28"/>
        </w:rPr>
      </w:pPr>
    </w:p>
    <w:p w:rsidR="008D40A9" w:rsidRPr="005F3346" w:rsidRDefault="008D40A9" w:rsidP="00065AE4">
      <w:pPr>
        <w:ind w:firstLine="720"/>
        <w:jc w:val="both"/>
        <w:rPr>
          <w:sz w:val="28"/>
          <w:szCs w:val="28"/>
        </w:rPr>
      </w:pPr>
      <w:r w:rsidRPr="005F3346">
        <w:rPr>
          <w:sz w:val="28"/>
          <w:szCs w:val="28"/>
        </w:rPr>
        <w:t>В целях приведения нормативно-правовых актов адм</w:t>
      </w:r>
      <w:r>
        <w:rPr>
          <w:sz w:val="28"/>
          <w:szCs w:val="28"/>
        </w:rPr>
        <w:t>инистрации города в соответствие</w:t>
      </w:r>
      <w:r w:rsidRPr="005F3346">
        <w:rPr>
          <w:sz w:val="28"/>
          <w:szCs w:val="28"/>
        </w:rPr>
        <w:t xml:space="preserve"> с действующим законодательством, администрация города постановляет:</w:t>
      </w:r>
    </w:p>
    <w:p w:rsidR="008D40A9" w:rsidRPr="005F3346" w:rsidRDefault="008D40A9" w:rsidP="00065AE4">
      <w:pPr>
        <w:ind w:firstLine="720"/>
        <w:jc w:val="both"/>
        <w:rPr>
          <w:sz w:val="28"/>
          <w:szCs w:val="28"/>
        </w:rPr>
      </w:pPr>
    </w:p>
    <w:p w:rsidR="008D40A9" w:rsidRPr="005F3346" w:rsidRDefault="008D40A9" w:rsidP="00065AE4">
      <w:pPr>
        <w:ind w:firstLine="720"/>
        <w:jc w:val="both"/>
        <w:rPr>
          <w:color w:val="FFFFFF"/>
          <w:sz w:val="28"/>
          <w:szCs w:val="28"/>
        </w:rPr>
      </w:pPr>
      <w:r w:rsidRPr="005F3346">
        <w:rPr>
          <w:sz w:val="28"/>
          <w:szCs w:val="28"/>
        </w:rPr>
        <w:t xml:space="preserve">1.Внести изменение в </w:t>
      </w:r>
      <w:r>
        <w:rPr>
          <w:sz w:val="28"/>
          <w:szCs w:val="28"/>
        </w:rPr>
        <w:t xml:space="preserve">постановление администрации города </w:t>
      </w:r>
      <w:r w:rsidRPr="005F3346">
        <w:rPr>
          <w:sz w:val="28"/>
          <w:szCs w:val="28"/>
        </w:rPr>
        <w:t xml:space="preserve"> от 01.07.2021 № 617 «Об утверждении Положения об отделе гражданской обороны, чрезвычайных ситуаций и общественной безопасности администрации города»</w:t>
      </w:r>
      <w:r>
        <w:rPr>
          <w:sz w:val="28"/>
          <w:szCs w:val="28"/>
        </w:rPr>
        <w:t>, изложив приложение «Положение</w:t>
      </w:r>
      <w:r w:rsidRPr="005F3346">
        <w:rPr>
          <w:sz w:val="28"/>
          <w:szCs w:val="28"/>
        </w:rPr>
        <w:t xml:space="preserve"> об отделе гражданской обороны, чрезвычайных ситуаций и общественной безопасности администрации города</w:t>
      </w:r>
      <w:r>
        <w:rPr>
          <w:sz w:val="28"/>
          <w:szCs w:val="28"/>
        </w:rPr>
        <w:t>» в новой редакции согласно приложению.</w:t>
      </w:r>
    </w:p>
    <w:p w:rsidR="008D40A9" w:rsidRPr="005F3346" w:rsidRDefault="008D40A9" w:rsidP="00065AE4">
      <w:pPr>
        <w:ind w:firstLine="720"/>
        <w:jc w:val="both"/>
        <w:rPr>
          <w:sz w:val="28"/>
          <w:szCs w:val="28"/>
        </w:rPr>
      </w:pPr>
      <w:r w:rsidRPr="005F3346">
        <w:rPr>
          <w:color w:val="000000"/>
          <w:spacing w:val="-1"/>
          <w:sz w:val="28"/>
          <w:szCs w:val="28"/>
        </w:rPr>
        <w:t>2.</w:t>
      </w:r>
      <w:r w:rsidRPr="005F3346">
        <w:rPr>
          <w:sz w:val="28"/>
          <w:szCs w:val="28"/>
        </w:rPr>
        <w:t>Разместить (опубликовать) настоящее постановление в периодическом печатном издании «Кирсановский вестник» и на официальном сайте администрации города.</w:t>
      </w:r>
    </w:p>
    <w:p w:rsidR="008D40A9" w:rsidRPr="005F3346" w:rsidRDefault="008D40A9" w:rsidP="00065AE4">
      <w:pPr>
        <w:ind w:firstLine="720"/>
        <w:jc w:val="both"/>
        <w:rPr>
          <w:color w:val="000000"/>
          <w:spacing w:val="-5"/>
          <w:sz w:val="28"/>
          <w:szCs w:val="28"/>
        </w:rPr>
      </w:pPr>
      <w:r w:rsidRPr="005F3346">
        <w:rPr>
          <w:sz w:val="28"/>
          <w:szCs w:val="28"/>
        </w:rPr>
        <w:t>3.</w:t>
      </w:r>
      <w:r w:rsidRPr="005F3346">
        <w:rPr>
          <w:color w:val="000000"/>
          <w:spacing w:val="-4"/>
          <w:sz w:val="28"/>
          <w:szCs w:val="28"/>
        </w:rPr>
        <w:t>Контроль за исполнением настоящего постановления возложить на</w:t>
      </w:r>
      <w:r>
        <w:rPr>
          <w:color w:val="000000"/>
          <w:spacing w:val="-4"/>
          <w:sz w:val="28"/>
          <w:szCs w:val="28"/>
        </w:rPr>
        <w:t> </w:t>
      </w:r>
      <w:r w:rsidRPr="005F3346">
        <w:rPr>
          <w:color w:val="000000"/>
          <w:spacing w:val="-5"/>
          <w:sz w:val="28"/>
          <w:szCs w:val="28"/>
        </w:rPr>
        <w:t>заместителя главы  администрации города Н.А.Евсюткину</w:t>
      </w:r>
    </w:p>
    <w:p w:rsidR="008D40A9" w:rsidRDefault="008D40A9" w:rsidP="00065AE4">
      <w:pPr>
        <w:ind w:firstLine="720"/>
        <w:jc w:val="both"/>
        <w:rPr>
          <w:color w:val="000000"/>
          <w:spacing w:val="-5"/>
          <w:szCs w:val="28"/>
        </w:rPr>
      </w:pPr>
    </w:p>
    <w:p w:rsidR="008D40A9" w:rsidRPr="00825645" w:rsidRDefault="008D40A9" w:rsidP="00065AE4">
      <w:pPr>
        <w:ind w:firstLine="720"/>
        <w:jc w:val="both"/>
        <w:rPr>
          <w:color w:val="000000"/>
          <w:spacing w:val="-5"/>
          <w:sz w:val="28"/>
          <w:szCs w:val="28"/>
        </w:rPr>
      </w:pPr>
    </w:p>
    <w:p w:rsidR="008D40A9" w:rsidRPr="00825645" w:rsidRDefault="008D40A9" w:rsidP="00C33F67">
      <w:pPr>
        <w:jc w:val="both"/>
        <w:rPr>
          <w:sz w:val="28"/>
          <w:szCs w:val="28"/>
        </w:rPr>
      </w:pPr>
    </w:p>
    <w:p w:rsidR="008D40A9" w:rsidRPr="00825645" w:rsidRDefault="008D40A9" w:rsidP="00C33F67">
      <w:pPr>
        <w:jc w:val="both"/>
        <w:rPr>
          <w:sz w:val="28"/>
          <w:szCs w:val="28"/>
        </w:rPr>
      </w:pPr>
      <w:r w:rsidRPr="00825645">
        <w:rPr>
          <w:sz w:val="28"/>
          <w:szCs w:val="28"/>
        </w:rPr>
        <w:t xml:space="preserve">Глава города                                                                       </w:t>
      </w:r>
      <w:r>
        <w:rPr>
          <w:sz w:val="28"/>
          <w:szCs w:val="28"/>
        </w:rPr>
        <w:t xml:space="preserve">                        </w:t>
      </w:r>
      <w:r w:rsidRPr="00825645">
        <w:rPr>
          <w:sz w:val="28"/>
          <w:szCs w:val="28"/>
        </w:rPr>
        <w:t>С.А.Павлов</w:t>
      </w:r>
    </w:p>
    <w:p w:rsidR="008D40A9" w:rsidRDefault="008D40A9" w:rsidP="00065AE4">
      <w:pPr>
        <w:ind w:left="4500"/>
        <w:jc w:val="center"/>
        <w:rPr>
          <w:sz w:val="28"/>
          <w:szCs w:val="28"/>
        </w:rPr>
      </w:pPr>
      <w:r>
        <w:rPr>
          <w:sz w:val="28"/>
          <w:szCs w:val="28"/>
        </w:rPr>
        <w:br w:type="page"/>
        <w:t>ПРИЛОЖЕНИЕ</w:t>
      </w:r>
    </w:p>
    <w:p w:rsidR="008D40A9" w:rsidRPr="00072269" w:rsidRDefault="008D40A9" w:rsidP="00065AE4">
      <w:pPr>
        <w:ind w:left="4500"/>
        <w:jc w:val="center"/>
        <w:rPr>
          <w:sz w:val="28"/>
          <w:szCs w:val="28"/>
        </w:rPr>
      </w:pPr>
      <w:r w:rsidRPr="00072269">
        <w:rPr>
          <w:sz w:val="28"/>
          <w:szCs w:val="28"/>
        </w:rPr>
        <w:t>УТВЕРЖДЕНО</w:t>
      </w:r>
    </w:p>
    <w:p w:rsidR="008D40A9" w:rsidRPr="00072269" w:rsidRDefault="008D40A9" w:rsidP="00065AE4">
      <w:pPr>
        <w:ind w:left="4500"/>
        <w:jc w:val="center"/>
        <w:rPr>
          <w:sz w:val="28"/>
          <w:szCs w:val="28"/>
        </w:rPr>
      </w:pPr>
      <w:r w:rsidRPr="00072269">
        <w:rPr>
          <w:sz w:val="28"/>
          <w:szCs w:val="28"/>
        </w:rPr>
        <w:t>постановлением администрации города</w:t>
      </w:r>
    </w:p>
    <w:p w:rsidR="008D40A9" w:rsidRPr="00F94BE7" w:rsidRDefault="008D40A9" w:rsidP="00065AE4">
      <w:pPr>
        <w:ind w:left="4500"/>
        <w:jc w:val="center"/>
        <w:rPr>
          <w:sz w:val="28"/>
          <w:szCs w:val="28"/>
          <w:u w:val="single"/>
        </w:rPr>
      </w:pPr>
      <w:r w:rsidRPr="00072269">
        <w:rPr>
          <w:sz w:val="28"/>
          <w:szCs w:val="28"/>
        </w:rPr>
        <w:t xml:space="preserve">от </w:t>
      </w:r>
      <w:r>
        <w:rPr>
          <w:sz w:val="28"/>
          <w:szCs w:val="28"/>
        </w:rPr>
        <w:t>«</w:t>
      </w:r>
      <w:r w:rsidRPr="00F94BE7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>20</w:t>
      </w:r>
      <w:r>
        <w:rPr>
          <w:sz w:val="28"/>
          <w:szCs w:val="28"/>
        </w:rPr>
        <w:t xml:space="preserve">» </w:t>
      </w:r>
      <w:r>
        <w:rPr>
          <w:sz w:val="28"/>
          <w:szCs w:val="28"/>
          <w:u w:val="single"/>
        </w:rPr>
        <w:t xml:space="preserve">февраля    </w:t>
      </w:r>
      <w:r w:rsidRPr="00072269">
        <w:rPr>
          <w:sz w:val="28"/>
          <w:szCs w:val="28"/>
        </w:rPr>
        <w:t>20</w:t>
      </w:r>
      <w:r>
        <w:rPr>
          <w:sz w:val="28"/>
          <w:szCs w:val="28"/>
        </w:rPr>
        <w:t>23</w:t>
      </w:r>
      <w:r w:rsidRPr="00072269">
        <w:rPr>
          <w:sz w:val="28"/>
          <w:szCs w:val="28"/>
        </w:rPr>
        <w:t xml:space="preserve"> года №</w:t>
      </w:r>
      <w:r>
        <w:rPr>
          <w:sz w:val="28"/>
          <w:szCs w:val="28"/>
        </w:rPr>
        <w:t xml:space="preserve"> </w:t>
      </w:r>
      <w:r w:rsidRPr="00EA064B">
        <w:rPr>
          <w:sz w:val="28"/>
          <w:szCs w:val="28"/>
          <w:u w:val="single"/>
        </w:rPr>
        <w:t>98</w:t>
      </w:r>
    </w:p>
    <w:p w:rsidR="008D40A9" w:rsidRPr="00391512" w:rsidRDefault="008D40A9" w:rsidP="00825645">
      <w:pPr>
        <w:jc w:val="both"/>
        <w:rPr>
          <w:sz w:val="28"/>
          <w:szCs w:val="28"/>
        </w:rPr>
      </w:pPr>
    </w:p>
    <w:p w:rsidR="008D40A9" w:rsidRDefault="008D40A9" w:rsidP="00825645">
      <w:pPr>
        <w:jc w:val="both"/>
        <w:rPr>
          <w:sz w:val="28"/>
          <w:szCs w:val="28"/>
        </w:rPr>
      </w:pPr>
    </w:p>
    <w:p w:rsidR="008D40A9" w:rsidRPr="00391512" w:rsidRDefault="008D40A9" w:rsidP="00825645">
      <w:pPr>
        <w:jc w:val="both"/>
        <w:rPr>
          <w:sz w:val="28"/>
          <w:szCs w:val="28"/>
        </w:rPr>
      </w:pPr>
    </w:p>
    <w:p w:rsidR="008D40A9" w:rsidRPr="00391512" w:rsidRDefault="008D40A9" w:rsidP="00825645">
      <w:pPr>
        <w:jc w:val="center"/>
        <w:rPr>
          <w:b/>
          <w:sz w:val="28"/>
          <w:szCs w:val="28"/>
        </w:rPr>
      </w:pPr>
      <w:r w:rsidRPr="00391512">
        <w:rPr>
          <w:b/>
          <w:sz w:val="28"/>
          <w:szCs w:val="28"/>
        </w:rPr>
        <w:t>ПОЛОЖЕНИЕ</w:t>
      </w:r>
    </w:p>
    <w:p w:rsidR="008D40A9" w:rsidRPr="00391512" w:rsidRDefault="008D40A9" w:rsidP="00825645">
      <w:pPr>
        <w:jc w:val="center"/>
        <w:rPr>
          <w:b/>
          <w:sz w:val="28"/>
          <w:szCs w:val="28"/>
        </w:rPr>
      </w:pPr>
      <w:r w:rsidRPr="00391512">
        <w:rPr>
          <w:b/>
          <w:sz w:val="28"/>
          <w:szCs w:val="28"/>
        </w:rPr>
        <w:t>об отделе гражданской обороны, чрезвычайных ситуаций,</w:t>
      </w:r>
    </w:p>
    <w:p w:rsidR="008D40A9" w:rsidRPr="00391512" w:rsidRDefault="008D40A9" w:rsidP="00825645">
      <w:pPr>
        <w:jc w:val="center"/>
        <w:rPr>
          <w:b/>
          <w:sz w:val="28"/>
          <w:szCs w:val="28"/>
        </w:rPr>
      </w:pPr>
      <w:r w:rsidRPr="00391512">
        <w:rPr>
          <w:b/>
          <w:sz w:val="28"/>
          <w:szCs w:val="28"/>
        </w:rPr>
        <w:t>общественной безопасности</w:t>
      </w:r>
      <w:r>
        <w:rPr>
          <w:b/>
          <w:sz w:val="28"/>
          <w:szCs w:val="28"/>
        </w:rPr>
        <w:t xml:space="preserve"> </w:t>
      </w:r>
      <w:r w:rsidRPr="00391512">
        <w:rPr>
          <w:b/>
          <w:sz w:val="28"/>
          <w:szCs w:val="28"/>
        </w:rPr>
        <w:t>администрации города Кирсанова</w:t>
      </w:r>
    </w:p>
    <w:p w:rsidR="008D40A9" w:rsidRPr="00391512" w:rsidRDefault="008D40A9" w:rsidP="00825645">
      <w:pPr>
        <w:jc w:val="both"/>
        <w:rPr>
          <w:sz w:val="28"/>
          <w:szCs w:val="28"/>
        </w:rPr>
      </w:pPr>
    </w:p>
    <w:p w:rsidR="008D40A9" w:rsidRPr="00391512" w:rsidRDefault="008D40A9" w:rsidP="00825645">
      <w:pPr>
        <w:jc w:val="center"/>
        <w:rPr>
          <w:b/>
          <w:sz w:val="28"/>
          <w:szCs w:val="28"/>
        </w:rPr>
      </w:pPr>
      <w:r w:rsidRPr="00391512">
        <w:rPr>
          <w:b/>
          <w:sz w:val="28"/>
          <w:szCs w:val="28"/>
        </w:rPr>
        <w:t>1. Общие положения</w:t>
      </w:r>
    </w:p>
    <w:p w:rsidR="008D40A9" w:rsidRPr="00391512" w:rsidRDefault="008D40A9" w:rsidP="00825645">
      <w:pPr>
        <w:jc w:val="both"/>
        <w:rPr>
          <w:sz w:val="28"/>
          <w:szCs w:val="28"/>
        </w:rPr>
      </w:pPr>
      <w:r w:rsidRPr="00391512">
        <w:rPr>
          <w:sz w:val="28"/>
          <w:szCs w:val="28"/>
        </w:rPr>
        <w:t> </w:t>
      </w:r>
    </w:p>
    <w:p w:rsidR="008D40A9" w:rsidRPr="00391512" w:rsidRDefault="008D40A9" w:rsidP="0082564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391512">
        <w:rPr>
          <w:sz w:val="28"/>
          <w:szCs w:val="28"/>
        </w:rPr>
        <w:t>1.1. Отдел гражданской обороны, чрезвычайных ситуаций</w:t>
      </w:r>
      <w:r>
        <w:rPr>
          <w:sz w:val="28"/>
          <w:szCs w:val="28"/>
        </w:rPr>
        <w:t xml:space="preserve"> и</w:t>
      </w:r>
      <w:r w:rsidRPr="00391512">
        <w:rPr>
          <w:sz w:val="28"/>
          <w:szCs w:val="28"/>
        </w:rPr>
        <w:t xml:space="preserve"> общественной безопасности</w:t>
      </w:r>
      <w:r>
        <w:rPr>
          <w:sz w:val="28"/>
          <w:szCs w:val="28"/>
        </w:rPr>
        <w:t xml:space="preserve"> </w:t>
      </w:r>
      <w:r w:rsidRPr="00391512">
        <w:rPr>
          <w:sz w:val="28"/>
          <w:szCs w:val="28"/>
        </w:rPr>
        <w:t>администрации города Кирсанова Тамбовской области (в дальнейшем именуемый отдел ГО, ЧС</w:t>
      </w:r>
      <w:r>
        <w:rPr>
          <w:sz w:val="28"/>
          <w:szCs w:val="28"/>
        </w:rPr>
        <w:t xml:space="preserve"> и</w:t>
      </w:r>
      <w:r w:rsidRPr="00391512">
        <w:rPr>
          <w:sz w:val="28"/>
          <w:szCs w:val="28"/>
        </w:rPr>
        <w:t xml:space="preserve"> ОБ) является структурным подразделением администрации города Кирсанова, образуется постановлением администрации города в соответствии со структурой администрации города, утвержденной решением Кирсановского городского Совета народных депутатов;</w:t>
      </w:r>
    </w:p>
    <w:p w:rsidR="008D40A9" w:rsidRPr="00391512" w:rsidRDefault="008D40A9" w:rsidP="0082564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391512">
        <w:rPr>
          <w:sz w:val="28"/>
          <w:szCs w:val="28"/>
        </w:rPr>
        <w:t>1.2. Положение об отделе утверждается постановлением администрации города.</w:t>
      </w:r>
    </w:p>
    <w:p w:rsidR="008D40A9" w:rsidRPr="00391512" w:rsidRDefault="008D40A9" w:rsidP="0082564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391512">
        <w:rPr>
          <w:sz w:val="28"/>
          <w:szCs w:val="28"/>
        </w:rPr>
        <w:t>1.3. В своей деятельности отдел руководствуется Конституцией Российской Федерации (далее — РФ), федеральными и областными законами, указами и распоряжениями Президента РФ, постановлениями и распоряжениями Правительства РФ, администрации Тамбовской области и администрации города Кирсанова, Уставом Тамбовской области, Уставом города Кирсанова, настоящим Положением.</w:t>
      </w:r>
    </w:p>
    <w:p w:rsidR="008D40A9" w:rsidRPr="00391512" w:rsidRDefault="008D40A9" w:rsidP="0082564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391512">
        <w:rPr>
          <w:sz w:val="28"/>
          <w:szCs w:val="28"/>
        </w:rPr>
        <w:t xml:space="preserve">1.4. Начальник отдела назначается и освобождается от должности в установленном порядке </w:t>
      </w:r>
      <w:r>
        <w:rPr>
          <w:sz w:val="28"/>
          <w:szCs w:val="28"/>
        </w:rPr>
        <w:t>распоряжением</w:t>
      </w:r>
      <w:r w:rsidRPr="00391512">
        <w:rPr>
          <w:sz w:val="28"/>
          <w:szCs w:val="28"/>
        </w:rPr>
        <w:t xml:space="preserve"> администрации города.</w:t>
      </w:r>
    </w:p>
    <w:p w:rsidR="008D40A9" w:rsidRPr="001E3E62" w:rsidRDefault="008D40A9" w:rsidP="00825645">
      <w:pPr>
        <w:jc w:val="both"/>
        <w:rPr>
          <w:sz w:val="28"/>
          <w:szCs w:val="28"/>
        </w:rPr>
      </w:pPr>
      <w:r w:rsidRPr="001E3E62">
        <w:rPr>
          <w:sz w:val="28"/>
          <w:szCs w:val="28"/>
        </w:rPr>
        <w:tab/>
        <w:t>Квалификационные требования, предъявляемые к начальнику отдела:</w:t>
      </w:r>
    </w:p>
    <w:p w:rsidR="008D40A9" w:rsidRDefault="008D40A9" w:rsidP="0082564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391512">
        <w:rPr>
          <w:sz w:val="28"/>
          <w:szCs w:val="28"/>
        </w:rPr>
        <w:t>1.4.1. К уровню профессионального образования:</w:t>
      </w:r>
    </w:p>
    <w:p w:rsidR="008D40A9" w:rsidRPr="00391512" w:rsidRDefault="008D40A9" w:rsidP="0082564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 w:rsidRPr="00DE3959">
        <w:rPr>
          <w:sz w:val="28"/>
          <w:szCs w:val="28"/>
        </w:rPr>
        <w:t>высшее образование не ниже уровня специалитета, магистратуры</w:t>
      </w:r>
      <w:r>
        <w:rPr>
          <w:sz w:val="28"/>
          <w:szCs w:val="28"/>
        </w:rPr>
        <w:t>;</w:t>
      </w:r>
    </w:p>
    <w:p w:rsidR="008D40A9" w:rsidRDefault="008D40A9" w:rsidP="0082564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391512">
        <w:rPr>
          <w:sz w:val="28"/>
          <w:szCs w:val="28"/>
        </w:rPr>
        <w:t>1.4.2. к стажу муниципальной службы или стажу работы по специальности</w:t>
      </w:r>
      <w:r>
        <w:rPr>
          <w:sz w:val="28"/>
          <w:szCs w:val="28"/>
        </w:rPr>
        <w:t xml:space="preserve">, </w:t>
      </w:r>
      <w:r w:rsidRPr="00DE3959">
        <w:rPr>
          <w:sz w:val="28"/>
          <w:szCs w:val="28"/>
        </w:rPr>
        <w:t>направлению подготовки</w:t>
      </w:r>
      <w:r w:rsidRPr="00391512">
        <w:rPr>
          <w:sz w:val="28"/>
          <w:szCs w:val="28"/>
        </w:rPr>
        <w:t>:</w:t>
      </w:r>
    </w:p>
    <w:p w:rsidR="008D40A9" w:rsidRDefault="008D40A9" w:rsidP="009D13F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для главных должностей муниципальной службы – не менее двух лет стажа муниципальной службы или стажа работы по специальности направлению подготовки, за исключением лиц, имеющих дипломы специалиста или магистра с отличием, в течение трех лет со дня выдачи диплома устанавливаются квалификационные требования к стажу муниципальной службы или стажу работы по специальности, направлению, подготовки для замещения главных должностей муниципальной службы – не менее одного года стажа муниципальной службы или стада работы по специальности, направлению подготовки.</w:t>
      </w:r>
    </w:p>
    <w:p w:rsidR="008D40A9" w:rsidRPr="00DE3959" w:rsidRDefault="008D40A9" w:rsidP="009D13F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8D40A9" w:rsidRDefault="008D40A9" w:rsidP="000D0975">
      <w:pPr>
        <w:jc w:val="right"/>
        <w:rPr>
          <w:sz w:val="28"/>
          <w:szCs w:val="28"/>
        </w:rPr>
      </w:pPr>
      <w:r>
        <w:rPr>
          <w:sz w:val="28"/>
          <w:szCs w:val="28"/>
        </w:rPr>
        <w:tab/>
      </w:r>
      <w:r w:rsidRPr="001B66A6">
        <w:rPr>
          <w:sz w:val="28"/>
          <w:szCs w:val="28"/>
        </w:rPr>
        <w:t xml:space="preserve">продолжение приложения </w:t>
      </w:r>
    </w:p>
    <w:p w:rsidR="008D40A9" w:rsidRDefault="008D40A9" w:rsidP="00825645">
      <w:pPr>
        <w:jc w:val="both"/>
        <w:rPr>
          <w:sz w:val="28"/>
          <w:szCs w:val="28"/>
        </w:rPr>
      </w:pPr>
    </w:p>
    <w:p w:rsidR="008D40A9" w:rsidRPr="00391512" w:rsidRDefault="008D40A9" w:rsidP="0082564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391512">
        <w:rPr>
          <w:sz w:val="28"/>
          <w:szCs w:val="28"/>
        </w:rPr>
        <w:t>1.4.3. к профессиональным знаниям, необходимым для исполнения обязанностей:</w:t>
      </w:r>
    </w:p>
    <w:p w:rsidR="008D40A9" w:rsidRPr="00391512" w:rsidRDefault="008D40A9" w:rsidP="0082564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391512">
        <w:rPr>
          <w:sz w:val="28"/>
          <w:szCs w:val="28"/>
        </w:rPr>
        <w:t>должен знать: Конституцию Российской Федерации, Устав Тамбовской области; федеральные конституционные законы, законы и иные нормативные правовые акты области, регулирующие организацию муниципальной службы, общие принципы организации местного самоуправления, Устав города, вопросы организации муниципальной службы, трудовые отношения, иные нормативные правовые акты применительно к исполнению должностных обязанностей.</w:t>
      </w:r>
    </w:p>
    <w:p w:rsidR="008D40A9" w:rsidRPr="00391512" w:rsidRDefault="008D40A9" w:rsidP="0082564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391512">
        <w:rPr>
          <w:sz w:val="28"/>
          <w:szCs w:val="28"/>
        </w:rPr>
        <w:t>1.5. В период отсутствия начальника отдела его обязанности исполняет</w:t>
      </w:r>
      <w:r>
        <w:rPr>
          <w:sz w:val="28"/>
          <w:szCs w:val="28"/>
        </w:rPr>
        <w:t xml:space="preserve"> ведущий специалист </w:t>
      </w:r>
      <w:r w:rsidRPr="00391512">
        <w:rPr>
          <w:sz w:val="28"/>
          <w:szCs w:val="28"/>
        </w:rPr>
        <w:t>отдела гражданской</w:t>
      </w:r>
      <w:r>
        <w:rPr>
          <w:sz w:val="28"/>
          <w:szCs w:val="28"/>
        </w:rPr>
        <w:t xml:space="preserve"> обороны, чрезвычайных ситуаций и</w:t>
      </w:r>
      <w:r w:rsidRPr="00391512">
        <w:rPr>
          <w:sz w:val="28"/>
          <w:szCs w:val="28"/>
        </w:rPr>
        <w:t xml:space="preserve"> общественной безопасности администрации города.</w:t>
      </w:r>
    </w:p>
    <w:p w:rsidR="008D40A9" w:rsidRPr="00391512" w:rsidRDefault="008D40A9" w:rsidP="0082564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391512">
        <w:rPr>
          <w:sz w:val="28"/>
          <w:szCs w:val="28"/>
        </w:rPr>
        <w:t>1.6. Отдел финансируется из средств бюджета города.</w:t>
      </w:r>
    </w:p>
    <w:p w:rsidR="008D40A9" w:rsidRPr="00391512" w:rsidRDefault="008D40A9" w:rsidP="0082564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391512">
        <w:rPr>
          <w:sz w:val="28"/>
          <w:szCs w:val="28"/>
        </w:rPr>
        <w:t>1.7. Ликвидация и реорганизация отдела осуществляется постановлением администрации города в соответствии с решением Кирсановского городского Совета народных депутатов об изменении структуры администрации города.</w:t>
      </w:r>
    </w:p>
    <w:p w:rsidR="008D40A9" w:rsidRPr="00391512" w:rsidRDefault="008D40A9" w:rsidP="00825645">
      <w:pPr>
        <w:jc w:val="both"/>
        <w:rPr>
          <w:sz w:val="28"/>
          <w:szCs w:val="28"/>
        </w:rPr>
      </w:pPr>
    </w:p>
    <w:p w:rsidR="008D40A9" w:rsidRPr="00391512" w:rsidRDefault="008D40A9" w:rsidP="00825645">
      <w:pPr>
        <w:jc w:val="center"/>
        <w:rPr>
          <w:b/>
          <w:sz w:val="28"/>
          <w:szCs w:val="28"/>
        </w:rPr>
      </w:pPr>
      <w:r w:rsidRPr="00391512">
        <w:rPr>
          <w:b/>
          <w:sz w:val="28"/>
          <w:szCs w:val="28"/>
        </w:rPr>
        <w:t xml:space="preserve">2. </w:t>
      </w:r>
      <w:r>
        <w:rPr>
          <w:b/>
          <w:sz w:val="28"/>
          <w:szCs w:val="28"/>
        </w:rPr>
        <w:t>Основные задачи отдела</w:t>
      </w:r>
    </w:p>
    <w:p w:rsidR="008D40A9" w:rsidRDefault="008D40A9" w:rsidP="00825645">
      <w:pPr>
        <w:jc w:val="both"/>
        <w:rPr>
          <w:sz w:val="28"/>
          <w:szCs w:val="28"/>
        </w:rPr>
      </w:pPr>
    </w:p>
    <w:p w:rsidR="008D40A9" w:rsidRDefault="008D40A9" w:rsidP="0082564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О</w:t>
      </w:r>
      <w:r w:rsidRPr="00391512">
        <w:rPr>
          <w:sz w:val="28"/>
          <w:szCs w:val="28"/>
        </w:rPr>
        <w:t>сновными задачами отдела являются реализация вопросов местного значения</w:t>
      </w:r>
      <w:r>
        <w:rPr>
          <w:sz w:val="28"/>
          <w:szCs w:val="28"/>
        </w:rPr>
        <w:t>:</w:t>
      </w:r>
    </w:p>
    <w:p w:rsidR="008D40A9" w:rsidRPr="00391512" w:rsidRDefault="008D40A9" w:rsidP="0082564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2.1. </w:t>
      </w:r>
      <w:r w:rsidRPr="00391512">
        <w:rPr>
          <w:sz w:val="28"/>
          <w:szCs w:val="28"/>
        </w:rPr>
        <w:t xml:space="preserve">В соответствии п.п. 5, 7.1, 8, 10, 11, 28, 29, </w:t>
      </w:r>
      <w:r>
        <w:rPr>
          <w:sz w:val="28"/>
          <w:szCs w:val="28"/>
        </w:rPr>
        <w:t xml:space="preserve">32, 37 п.1 ст.16 </w:t>
      </w:r>
      <w:r w:rsidRPr="00391512">
        <w:rPr>
          <w:sz w:val="28"/>
          <w:szCs w:val="28"/>
        </w:rPr>
        <w:t>Федерального закона от 06.10.2003 № 131-ФЗ «Об общих принципах организации местного самоуправления в Российской Федерации»:</w:t>
      </w:r>
    </w:p>
    <w:p w:rsidR="008D40A9" w:rsidRPr="00391512" w:rsidRDefault="008D40A9" w:rsidP="0082564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 w:rsidRPr="00C40BE3">
        <w:rPr>
          <w:sz w:val="28"/>
          <w:szCs w:val="28"/>
          <w:shd w:val="clear" w:color="auto" w:fill="FFFFFF"/>
        </w:rPr>
        <w:t>дорожная деятельность в отношении автомобильных дорог местного значения в границах муниципального, городского округа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на автомобильном транспорте, городском наземном электрическом транспорте и в дорожном хозяйстве в границах муниципального, городского округа, организация дорожного движения, а также осуществление иных полномочий в области использования автомобильных дорог и осуществления дорожной деятельности в соответствии с </w:t>
      </w:r>
      <w:hyperlink r:id="rId8" w:anchor="/multilink/186367/paragraph/41931664/number/0" w:history="1">
        <w:r w:rsidRPr="00C40BE3">
          <w:rPr>
            <w:rStyle w:val="Hyperlink"/>
            <w:color w:val="auto"/>
            <w:sz w:val="28"/>
            <w:szCs w:val="28"/>
            <w:u w:val="none"/>
            <w:shd w:val="clear" w:color="auto" w:fill="FFFFFF"/>
          </w:rPr>
          <w:t>законодательством</w:t>
        </w:r>
      </w:hyperlink>
      <w:r w:rsidRPr="00C40BE3">
        <w:rPr>
          <w:sz w:val="28"/>
          <w:szCs w:val="28"/>
          <w:shd w:val="clear" w:color="auto" w:fill="FFFFFF"/>
        </w:rPr>
        <w:t> Российской Федерации</w:t>
      </w:r>
      <w:r w:rsidRPr="00C40BE3">
        <w:rPr>
          <w:sz w:val="28"/>
          <w:szCs w:val="28"/>
        </w:rPr>
        <w:t>;</w:t>
      </w:r>
    </w:p>
    <w:p w:rsidR="008D40A9" w:rsidRPr="00391512" w:rsidRDefault="008D40A9" w:rsidP="0082564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</w:t>
      </w:r>
      <w:r w:rsidRPr="00391512">
        <w:rPr>
          <w:sz w:val="28"/>
          <w:szCs w:val="28"/>
        </w:rPr>
        <w:t xml:space="preserve"> участие в профилактике терроризма и экстремизма, а также в минимизации и (или) ликвидации последствий проявлений терроризма и экстремизма в границах </w:t>
      </w:r>
      <w:r>
        <w:rPr>
          <w:sz w:val="28"/>
          <w:szCs w:val="28"/>
        </w:rPr>
        <w:t xml:space="preserve">муниципального, </w:t>
      </w:r>
      <w:r w:rsidRPr="00391512">
        <w:rPr>
          <w:sz w:val="28"/>
          <w:szCs w:val="28"/>
        </w:rPr>
        <w:t>городского округа;</w:t>
      </w:r>
    </w:p>
    <w:p w:rsidR="008D40A9" w:rsidRPr="009548C0" w:rsidRDefault="008D40A9" w:rsidP="0082564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9548C0">
        <w:rPr>
          <w:sz w:val="28"/>
          <w:szCs w:val="28"/>
        </w:rPr>
        <w:t>- участие в предупреждении и ликвидации последствий чрезвычайных ситуаций в границах муниципального, городского округа;</w:t>
      </w:r>
    </w:p>
    <w:p w:rsidR="008D40A9" w:rsidRPr="009548C0" w:rsidRDefault="008D40A9" w:rsidP="00825645">
      <w:pPr>
        <w:jc w:val="both"/>
        <w:rPr>
          <w:sz w:val="28"/>
          <w:szCs w:val="28"/>
        </w:rPr>
      </w:pPr>
      <w:r w:rsidRPr="009548C0">
        <w:rPr>
          <w:sz w:val="28"/>
          <w:szCs w:val="28"/>
        </w:rPr>
        <w:tab/>
        <w:t>- обеспечение первичных мер пожарной безопасности в границах муниципального, городского округа;</w:t>
      </w:r>
    </w:p>
    <w:p w:rsidR="008D40A9" w:rsidRPr="00391512" w:rsidRDefault="008D40A9" w:rsidP="0082564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 w:rsidRPr="00391512">
        <w:rPr>
          <w:sz w:val="28"/>
          <w:szCs w:val="28"/>
        </w:rPr>
        <w:t xml:space="preserve">организация мероприятий по охране окружающей среды в границах </w:t>
      </w:r>
      <w:r>
        <w:rPr>
          <w:sz w:val="28"/>
          <w:szCs w:val="28"/>
        </w:rPr>
        <w:t xml:space="preserve">муниципального, </w:t>
      </w:r>
      <w:r w:rsidRPr="00391512">
        <w:rPr>
          <w:sz w:val="28"/>
          <w:szCs w:val="28"/>
        </w:rPr>
        <w:t>городского округа;</w:t>
      </w:r>
    </w:p>
    <w:p w:rsidR="008D40A9" w:rsidRDefault="008D40A9" w:rsidP="000D0975">
      <w:pPr>
        <w:jc w:val="right"/>
        <w:rPr>
          <w:sz w:val="28"/>
          <w:szCs w:val="28"/>
        </w:rPr>
      </w:pPr>
      <w:r>
        <w:rPr>
          <w:sz w:val="28"/>
          <w:szCs w:val="28"/>
        </w:rPr>
        <w:tab/>
      </w:r>
      <w:r w:rsidRPr="001B66A6">
        <w:rPr>
          <w:sz w:val="28"/>
          <w:szCs w:val="28"/>
        </w:rPr>
        <w:t xml:space="preserve">продолжение приложения </w:t>
      </w:r>
    </w:p>
    <w:p w:rsidR="008D40A9" w:rsidRDefault="008D40A9" w:rsidP="00825645">
      <w:pPr>
        <w:jc w:val="both"/>
        <w:rPr>
          <w:sz w:val="28"/>
          <w:szCs w:val="28"/>
        </w:rPr>
      </w:pPr>
    </w:p>
    <w:p w:rsidR="008D40A9" w:rsidRPr="00391512" w:rsidRDefault="008D40A9" w:rsidP="0082564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40BE3">
        <w:rPr>
          <w:sz w:val="28"/>
          <w:szCs w:val="28"/>
          <w:shd w:val="clear" w:color="auto" w:fill="FFFFFF"/>
        </w:rPr>
        <w:t>организация и осуществление мероприятий по территориальной обороне и гражданской обороне, защите населения и территории муниципального, городского округа от чрезвычайных ситуаций природного и техногенного характера, включая поддержку в состоянии постоянной готовности к использованию систем оповещения населения об опасности, объектов гражданской обороны, создание и содержание в целях гражданской обороны запасов материально-технических, продовольственных, медицинских и иных средств</w:t>
      </w:r>
      <w:r w:rsidRPr="00C40BE3">
        <w:rPr>
          <w:sz w:val="28"/>
          <w:szCs w:val="28"/>
        </w:rPr>
        <w:t>;</w:t>
      </w:r>
    </w:p>
    <w:p w:rsidR="008D40A9" w:rsidRDefault="008D40A9" w:rsidP="0082564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 w:rsidRPr="00391512">
        <w:rPr>
          <w:sz w:val="28"/>
          <w:szCs w:val="28"/>
        </w:rPr>
        <w:t xml:space="preserve">создание, содержание и организация деятельности аварийно-спасательных служб и (или) аварийно-спасательных формирований на территории </w:t>
      </w:r>
      <w:r>
        <w:rPr>
          <w:sz w:val="28"/>
          <w:szCs w:val="28"/>
        </w:rPr>
        <w:t xml:space="preserve">муниципального, </w:t>
      </w:r>
      <w:r w:rsidRPr="00391512">
        <w:rPr>
          <w:sz w:val="28"/>
          <w:szCs w:val="28"/>
        </w:rPr>
        <w:t>городского округа;</w:t>
      </w:r>
    </w:p>
    <w:p w:rsidR="008D40A9" w:rsidRPr="00391512" w:rsidRDefault="008D40A9" w:rsidP="0082564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</w:t>
      </w:r>
      <w:r w:rsidRPr="00391512">
        <w:rPr>
          <w:sz w:val="28"/>
          <w:szCs w:val="28"/>
        </w:rPr>
        <w:t xml:space="preserve"> осуществление мероприятий по обеспечению безопасности людей на водных объектах, охране их жизни и здоровья;</w:t>
      </w:r>
    </w:p>
    <w:p w:rsidR="008D40A9" w:rsidRDefault="008D40A9" w:rsidP="0082564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 w:rsidRPr="00391512">
        <w:rPr>
          <w:sz w:val="28"/>
          <w:szCs w:val="28"/>
        </w:rPr>
        <w:t>оказание поддержки гражданам и их объединениям, участвующим в охране общественного порядка, создание условий д</w:t>
      </w:r>
      <w:r>
        <w:rPr>
          <w:sz w:val="28"/>
          <w:szCs w:val="28"/>
        </w:rPr>
        <w:t>ля деятельности народных дружин.</w:t>
      </w:r>
    </w:p>
    <w:p w:rsidR="008D40A9" w:rsidRDefault="008D40A9" w:rsidP="0082564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8D40A9" w:rsidRDefault="008D40A9" w:rsidP="00825645">
      <w:pPr>
        <w:jc w:val="center"/>
        <w:rPr>
          <w:b/>
          <w:sz w:val="28"/>
          <w:szCs w:val="28"/>
        </w:rPr>
      </w:pPr>
      <w:r w:rsidRPr="00391512">
        <w:rPr>
          <w:b/>
          <w:sz w:val="28"/>
          <w:szCs w:val="28"/>
        </w:rPr>
        <w:t>3. Функции отдела</w:t>
      </w:r>
    </w:p>
    <w:p w:rsidR="008D40A9" w:rsidRPr="00391512" w:rsidRDefault="008D40A9" w:rsidP="00825645">
      <w:pPr>
        <w:jc w:val="center"/>
        <w:rPr>
          <w:b/>
          <w:sz w:val="28"/>
          <w:szCs w:val="28"/>
        </w:rPr>
      </w:pPr>
    </w:p>
    <w:p w:rsidR="008D40A9" w:rsidRDefault="008D40A9" w:rsidP="0082564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1B66A6">
        <w:rPr>
          <w:sz w:val="28"/>
          <w:szCs w:val="28"/>
        </w:rPr>
        <w:t xml:space="preserve">В соответствии с возложенными на него задачами Отдел осуществляет следующие функции: </w:t>
      </w:r>
    </w:p>
    <w:p w:rsidR="008D40A9" w:rsidRDefault="008D40A9" w:rsidP="0082564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1B66A6">
        <w:rPr>
          <w:sz w:val="28"/>
          <w:szCs w:val="28"/>
        </w:rPr>
        <w:t xml:space="preserve">3.1.Организации и осуществления государственного надзора и контроля за выполнением установленных требований по гражданской обороне, мероприятиями по предупреждению чрезвычайных ситуаций, готовностью органов повседневного управления, сил и средств </w:t>
      </w:r>
      <w:r>
        <w:rPr>
          <w:sz w:val="28"/>
          <w:szCs w:val="28"/>
        </w:rPr>
        <w:t>городского</w:t>
      </w:r>
      <w:r w:rsidRPr="001B66A6">
        <w:rPr>
          <w:sz w:val="28"/>
          <w:szCs w:val="28"/>
        </w:rPr>
        <w:t xml:space="preserve"> звена территориальной подсистемы РСЧС к проведению аварийно-спасательных и других неотложных работ при возникновении чрезвычайных ситуаций; </w:t>
      </w:r>
      <w:r>
        <w:rPr>
          <w:sz w:val="28"/>
          <w:szCs w:val="28"/>
        </w:rPr>
        <w:t xml:space="preserve">    </w:t>
      </w:r>
    </w:p>
    <w:p w:rsidR="008D40A9" w:rsidRDefault="008D40A9" w:rsidP="0082564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1B66A6">
        <w:rPr>
          <w:sz w:val="28"/>
          <w:szCs w:val="28"/>
        </w:rPr>
        <w:t xml:space="preserve">3.2.Обеспечения функционирования и развития </w:t>
      </w:r>
      <w:r>
        <w:rPr>
          <w:sz w:val="28"/>
          <w:szCs w:val="28"/>
        </w:rPr>
        <w:t>городского</w:t>
      </w:r>
      <w:r w:rsidRPr="001B66A6">
        <w:rPr>
          <w:sz w:val="28"/>
          <w:szCs w:val="28"/>
        </w:rPr>
        <w:t xml:space="preserve"> звена территориальной подсистемы РСЧС, создания и обеспечения готовности органов повседневного управления, сил и средств в условиях мирного и военного времени; </w:t>
      </w:r>
    </w:p>
    <w:p w:rsidR="008D40A9" w:rsidRDefault="008D40A9" w:rsidP="0082564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1B66A6">
        <w:rPr>
          <w:sz w:val="28"/>
          <w:szCs w:val="28"/>
        </w:rPr>
        <w:t xml:space="preserve">3.3.Участия в разработке и реализации мероприятий по обеспечению выживания в условиях военного времени, в работе по обеспечению органов повседневного управления, сил и средств </w:t>
      </w:r>
      <w:r>
        <w:rPr>
          <w:sz w:val="28"/>
          <w:szCs w:val="28"/>
        </w:rPr>
        <w:t>городского</w:t>
      </w:r>
      <w:r w:rsidRPr="001B66A6">
        <w:rPr>
          <w:sz w:val="28"/>
          <w:szCs w:val="28"/>
        </w:rPr>
        <w:t xml:space="preserve"> звена территориальной подсистемы РСЧС страховым фондом документации на объекты повышенного риска /потенциально-опасные объекты/ и объекты систем жизнеобеспечения; </w:t>
      </w:r>
      <w:r>
        <w:rPr>
          <w:sz w:val="28"/>
          <w:szCs w:val="28"/>
        </w:rPr>
        <w:t xml:space="preserve">          </w:t>
      </w:r>
    </w:p>
    <w:p w:rsidR="008D40A9" w:rsidRDefault="008D40A9" w:rsidP="0082564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1B66A6">
        <w:rPr>
          <w:sz w:val="28"/>
          <w:szCs w:val="28"/>
        </w:rPr>
        <w:t>3.4.Организации планирования, обеспечения и проведения эвакуационных мероприятий в условиях мирного времени совместно с другими структурными подр</w:t>
      </w:r>
      <w:r>
        <w:rPr>
          <w:sz w:val="28"/>
          <w:szCs w:val="28"/>
        </w:rPr>
        <w:t>азделениями администрации города</w:t>
      </w:r>
      <w:r w:rsidRPr="001B66A6">
        <w:rPr>
          <w:sz w:val="28"/>
          <w:szCs w:val="28"/>
        </w:rPr>
        <w:t>, орган</w:t>
      </w:r>
      <w:r>
        <w:rPr>
          <w:sz w:val="28"/>
          <w:szCs w:val="28"/>
        </w:rPr>
        <w:t xml:space="preserve">изациями </w:t>
      </w:r>
      <w:r w:rsidRPr="001B66A6">
        <w:rPr>
          <w:sz w:val="28"/>
          <w:szCs w:val="28"/>
        </w:rPr>
        <w:t xml:space="preserve">и органами военного управления; </w:t>
      </w:r>
    </w:p>
    <w:p w:rsidR="008D40A9" w:rsidRDefault="008D40A9" w:rsidP="0082564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1B66A6">
        <w:rPr>
          <w:sz w:val="28"/>
          <w:szCs w:val="28"/>
        </w:rPr>
        <w:t xml:space="preserve">3.5.Организации подготовки по гражданской обороне, по вопросам предупреждения и ликвидации чрезвычайных ситуаций должностных лиц и формирований </w:t>
      </w:r>
      <w:r>
        <w:rPr>
          <w:sz w:val="28"/>
          <w:szCs w:val="28"/>
        </w:rPr>
        <w:t>городского</w:t>
      </w:r>
      <w:r w:rsidRPr="001B66A6">
        <w:rPr>
          <w:sz w:val="28"/>
          <w:szCs w:val="28"/>
        </w:rPr>
        <w:t xml:space="preserve"> звена территориальной подсистемы РСЧС; </w:t>
      </w:r>
      <w:r>
        <w:rPr>
          <w:sz w:val="28"/>
          <w:szCs w:val="28"/>
        </w:rPr>
        <w:t xml:space="preserve"> </w:t>
      </w:r>
    </w:p>
    <w:p w:rsidR="008D40A9" w:rsidRDefault="008D40A9" w:rsidP="00CE7366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1B66A6">
        <w:rPr>
          <w:sz w:val="28"/>
          <w:szCs w:val="28"/>
        </w:rPr>
        <w:t xml:space="preserve">продолжение приложения </w:t>
      </w:r>
    </w:p>
    <w:p w:rsidR="008D40A9" w:rsidRDefault="008D40A9" w:rsidP="00825645">
      <w:pPr>
        <w:jc w:val="both"/>
        <w:rPr>
          <w:sz w:val="28"/>
          <w:szCs w:val="28"/>
        </w:rPr>
      </w:pPr>
    </w:p>
    <w:p w:rsidR="008D40A9" w:rsidRDefault="008D40A9" w:rsidP="0082564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1B66A6">
        <w:rPr>
          <w:sz w:val="28"/>
          <w:szCs w:val="28"/>
        </w:rPr>
        <w:t xml:space="preserve">3.6.Организации всеобщего обязательного обучения населения по гражданской обороне и действиям в чрезвычайных ситуациях; </w:t>
      </w:r>
    </w:p>
    <w:p w:rsidR="008D40A9" w:rsidRDefault="008D40A9" w:rsidP="0082564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1B66A6">
        <w:rPr>
          <w:sz w:val="28"/>
          <w:szCs w:val="28"/>
        </w:rPr>
        <w:t xml:space="preserve">3.7.Организации и осуществления мероприятий по предупреждению и ликвидации последствий чрезвычайных ситуаций на территории </w:t>
      </w:r>
      <w:r>
        <w:rPr>
          <w:sz w:val="28"/>
          <w:szCs w:val="28"/>
        </w:rPr>
        <w:t>город</w:t>
      </w:r>
      <w:r w:rsidRPr="001B66A6">
        <w:rPr>
          <w:sz w:val="28"/>
          <w:szCs w:val="28"/>
        </w:rPr>
        <w:t xml:space="preserve">а. </w:t>
      </w:r>
      <w:r>
        <w:rPr>
          <w:sz w:val="28"/>
          <w:szCs w:val="28"/>
        </w:rPr>
        <w:t xml:space="preserve">  </w:t>
      </w:r>
    </w:p>
    <w:p w:rsidR="008D40A9" w:rsidRDefault="008D40A9" w:rsidP="0082564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1B66A6">
        <w:rPr>
          <w:sz w:val="28"/>
          <w:szCs w:val="28"/>
        </w:rPr>
        <w:t>3.8.Организации работы по созданию резерва финансовых и материальных ресурсов для ликвидации чрезвычай</w:t>
      </w:r>
      <w:r>
        <w:rPr>
          <w:sz w:val="28"/>
          <w:szCs w:val="28"/>
        </w:rPr>
        <w:t>ных ситуаций на территории город</w:t>
      </w:r>
      <w:r w:rsidRPr="001B66A6">
        <w:rPr>
          <w:sz w:val="28"/>
          <w:szCs w:val="28"/>
        </w:rPr>
        <w:t>а;</w:t>
      </w:r>
      <w:r>
        <w:rPr>
          <w:sz w:val="28"/>
          <w:szCs w:val="28"/>
        </w:rPr>
        <w:t xml:space="preserve">           </w:t>
      </w:r>
    </w:p>
    <w:p w:rsidR="008D40A9" w:rsidRDefault="008D40A9" w:rsidP="0082564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1B66A6">
        <w:rPr>
          <w:sz w:val="28"/>
          <w:szCs w:val="28"/>
        </w:rPr>
        <w:t xml:space="preserve">3.9.Участия в планировании, организации проведения работы по декларированию безопасности объектов повышенного риска /потенциальноопасных объектов/; </w:t>
      </w:r>
    </w:p>
    <w:p w:rsidR="008D40A9" w:rsidRDefault="008D40A9" w:rsidP="0082564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1B66A6">
        <w:rPr>
          <w:sz w:val="28"/>
          <w:szCs w:val="28"/>
        </w:rPr>
        <w:t xml:space="preserve">3.10.Планирования, разработки и осуществления мероприятий по гражданской обороне и контроля за их выполнением; </w:t>
      </w:r>
    </w:p>
    <w:p w:rsidR="008D40A9" w:rsidRDefault="008D40A9" w:rsidP="0082564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1B66A6">
        <w:rPr>
          <w:sz w:val="28"/>
          <w:szCs w:val="28"/>
        </w:rPr>
        <w:t xml:space="preserve">3.11.Организации оповещения и информирования населения о приведении в готовность системы гражданской обороны, об угрозе нападения противника, применения им средств массового поражения; </w:t>
      </w:r>
    </w:p>
    <w:p w:rsidR="008D40A9" w:rsidRDefault="008D40A9" w:rsidP="0082564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1B66A6">
        <w:rPr>
          <w:sz w:val="28"/>
          <w:szCs w:val="28"/>
        </w:rPr>
        <w:t xml:space="preserve">3.12.Организационного и методического руководства и оказания практической помощи предприятиям и организациям в осуществлении ими задач гражданской обороны, предупреждения и ликвидации </w:t>
      </w:r>
      <w:r>
        <w:rPr>
          <w:sz w:val="28"/>
          <w:szCs w:val="28"/>
        </w:rPr>
        <w:t xml:space="preserve">чрезвычайных ситуаций и </w:t>
      </w:r>
      <w:r w:rsidRPr="001B66A6">
        <w:rPr>
          <w:sz w:val="28"/>
          <w:szCs w:val="28"/>
        </w:rPr>
        <w:t xml:space="preserve"> общественной безоп</w:t>
      </w:r>
      <w:r>
        <w:rPr>
          <w:sz w:val="28"/>
          <w:szCs w:val="28"/>
        </w:rPr>
        <w:t>асности</w:t>
      </w:r>
      <w:r w:rsidRPr="001B66A6">
        <w:rPr>
          <w:sz w:val="28"/>
          <w:szCs w:val="28"/>
        </w:rPr>
        <w:t xml:space="preserve">; </w:t>
      </w:r>
    </w:p>
    <w:p w:rsidR="008D40A9" w:rsidRDefault="008D40A9" w:rsidP="0082564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1B66A6">
        <w:rPr>
          <w:sz w:val="28"/>
          <w:szCs w:val="28"/>
        </w:rPr>
        <w:t xml:space="preserve">3.13.Своевременной постановки задач и информирования о принятых решениях, согласования положений об органах управления ГОЧС и годовых планов их работы; </w:t>
      </w:r>
    </w:p>
    <w:p w:rsidR="008D40A9" w:rsidRDefault="008D40A9" w:rsidP="0082564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3.14</w:t>
      </w:r>
      <w:r w:rsidRPr="001B66A6">
        <w:rPr>
          <w:sz w:val="28"/>
          <w:szCs w:val="28"/>
        </w:rPr>
        <w:t xml:space="preserve">.Определения системы отчетности о проделанной работе и порядке представления информации /донесений/ об имевших место чрезвычайных ситуациях, авариях, массовых заболеваниях людей и животных, причинения вреда природной среде и других стихийных бедствиях; </w:t>
      </w:r>
    </w:p>
    <w:p w:rsidR="008D40A9" w:rsidRDefault="008D40A9" w:rsidP="0082564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3.15</w:t>
      </w:r>
      <w:r w:rsidRPr="001B66A6">
        <w:rPr>
          <w:sz w:val="28"/>
          <w:szCs w:val="28"/>
        </w:rPr>
        <w:t>.Проведения совещаний /сборов/ с руководителями органов управления ГОЧС по итогам работы за год и задачах на текущий период;</w:t>
      </w:r>
    </w:p>
    <w:p w:rsidR="008D40A9" w:rsidRDefault="008D40A9" w:rsidP="0082564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3.16</w:t>
      </w:r>
      <w:r w:rsidRPr="001B66A6">
        <w:rPr>
          <w:sz w:val="28"/>
          <w:szCs w:val="28"/>
        </w:rPr>
        <w:t xml:space="preserve">.Проведения проверки деятельности органов управления ГОЧС по вопросам гражданской обороны, предупреждения и ликвидации чрезвычайных ситуаций с выдачей предложений по устранению выявленных недостатков; </w:t>
      </w:r>
      <w:r>
        <w:rPr>
          <w:sz w:val="28"/>
          <w:szCs w:val="28"/>
        </w:rPr>
        <w:t xml:space="preserve">    </w:t>
      </w:r>
    </w:p>
    <w:p w:rsidR="008D40A9" w:rsidRDefault="008D40A9" w:rsidP="0082564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3.17</w:t>
      </w:r>
      <w:r w:rsidRPr="001B66A6">
        <w:rPr>
          <w:sz w:val="28"/>
          <w:szCs w:val="28"/>
        </w:rPr>
        <w:t>.Организации и осуществления мероприятий по общественной безопасности, профилактике терроризма и экстремизма, а также по минимизации и (или) ликвидации последствий проявлений терроризма и экстремизма на территории района.</w:t>
      </w:r>
    </w:p>
    <w:p w:rsidR="008D40A9" w:rsidRDefault="008D40A9" w:rsidP="00825645">
      <w:pPr>
        <w:jc w:val="both"/>
        <w:rPr>
          <w:sz w:val="28"/>
          <w:szCs w:val="28"/>
        </w:rPr>
      </w:pPr>
      <w:r w:rsidRPr="001B66A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3.18</w:t>
      </w:r>
      <w:r w:rsidRPr="001B66A6">
        <w:rPr>
          <w:sz w:val="28"/>
          <w:szCs w:val="28"/>
        </w:rPr>
        <w:t xml:space="preserve">.Участия в обеспечении мероприятий, проводимых с участием главы администрации </w:t>
      </w:r>
      <w:r>
        <w:rPr>
          <w:sz w:val="28"/>
          <w:szCs w:val="28"/>
        </w:rPr>
        <w:t>города</w:t>
      </w:r>
      <w:r w:rsidRPr="001B66A6">
        <w:rPr>
          <w:sz w:val="28"/>
          <w:szCs w:val="28"/>
        </w:rPr>
        <w:t xml:space="preserve"> или по его поручению по вопросам антитеррористической деятельности; </w:t>
      </w:r>
    </w:p>
    <w:p w:rsidR="008D40A9" w:rsidRDefault="008D40A9" w:rsidP="0082564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3.19</w:t>
      </w:r>
      <w:r w:rsidRPr="001B66A6">
        <w:rPr>
          <w:sz w:val="28"/>
          <w:szCs w:val="28"/>
        </w:rPr>
        <w:t>.Участия в разработке документов по вопросам оказания содействия тыловому обеспечению конттеррористических операций ;</w:t>
      </w:r>
    </w:p>
    <w:p w:rsidR="008D40A9" w:rsidRDefault="008D40A9" w:rsidP="00825645">
      <w:pPr>
        <w:jc w:val="both"/>
        <w:rPr>
          <w:sz w:val="28"/>
          <w:szCs w:val="28"/>
        </w:rPr>
      </w:pPr>
      <w:r w:rsidRPr="001B66A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3.20</w:t>
      </w:r>
      <w:r w:rsidRPr="001B66A6">
        <w:rPr>
          <w:sz w:val="28"/>
          <w:szCs w:val="28"/>
        </w:rPr>
        <w:t>.Организации взаимодействия с межмуниципальным отделом Министерства внутренних дел Ро</w:t>
      </w:r>
      <w:r>
        <w:rPr>
          <w:sz w:val="28"/>
          <w:szCs w:val="28"/>
        </w:rPr>
        <w:t>ссии «Кирсановский</w:t>
      </w:r>
      <w:r w:rsidRPr="001B66A6">
        <w:rPr>
          <w:sz w:val="28"/>
          <w:szCs w:val="28"/>
        </w:rPr>
        <w:t>» по обеспечению охраны общественного порядка на</w:t>
      </w:r>
      <w:r>
        <w:rPr>
          <w:sz w:val="28"/>
          <w:szCs w:val="28"/>
        </w:rPr>
        <w:t xml:space="preserve"> территории городского округ</w:t>
      </w:r>
      <w:r w:rsidRPr="001B66A6">
        <w:rPr>
          <w:sz w:val="28"/>
          <w:szCs w:val="28"/>
        </w:rPr>
        <w:t xml:space="preserve">а; </w:t>
      </w:r>
      <w:r>
        <w:rPr>
          <w:sz w:val="28"/>
          <w:szCs w:val="28"/>
        </w:rPr>
        <w:t xml:space="preserve">     </w:t>
      </w:r>
    </w:p>
    <w:p w:rsidR="008D40A9" w:rsidRDefault="008D40A9" w:rsidP="0082564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3.21</w:t>
      </w:r>
      <w:r w:rsidRPr="001B66A6">
        <w:rPr>
          <w:sz w:val="28"/>
          <w:szCs w:val="28"/>
        </w:rPr>
        <w:t xml:space="preserve">.Организации и осуществления мероприятий по обеспечению безопасности людей на водных объектах, охране их жизни и здоровья; </w:t>
      </w:r>
    </w:p>
    <w:p w:rsidR="008D40A9" w:rsidRPr="00391512" w:rsidRDefault="008D40A9" w:rsidP="00337EB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3.22</w:t>
      </w:r>
      <w:r w:rsidRPr="001B66A6">
        <w:rPr>
          <w:sz w:val="28"/>
          <w:szCs w:val="28"/>
        </w:rPr>
        <w:t>.</w:t>
      </w:r>
      <w:r>
        <w:rPr>
          <w:sz w:val="28"/>
          <w:szCs w:val="28"/>
        </w:rPr>
        <w:t>О</w:t>
      </w:r>
      <w:r w:rsidRPr="00391512">
        <w:rPr>
          <w:sz w:val="28"/>
          <w:szCs w:val="28"/>
        </w:rPr>
        <w:t xml:space="preserve">рганизация взаимодействия и координация деятельности </w:t>
      </w:r>
      <w:r>
        <w:rPr>
          <w:sz w:val="28"/>
          <w:szCs w:val="28"/>
        </w:rPr>
        <w:t>администрации города</w:t>
      </w:r>
      <w:r w:rsidRPr="00391512">
        <w:rPr>
          <w:sz w:val="28"/>
          <w:szCs w:val="28"/>
        </w:rPr>
        <w:t xml:space="preserve"> с территориальными органами федеральных органов исполнительной власти по вопросам антитеррористической деятельности, обеспечения общественной безопасности, обеспечения безопасности дорожного движения и другим вопросам, связанным с правоохранительной деятельностью в границах городского округа;</w:t>
      </w:r>
    </w:p>
    <w:p w:rsidR="008D40A9" w:rsidRPr="00391512" w:rsidRDefault="008D40A9" w:rsidP="0082564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391512">
        <w:rPr>
          <w:sz w:val="28"/>
          <w:szCs w:val="28"/>
        </w:rPr>
        <w:t>3.2</w:t>
      </w:r>
      <w:r>
        <w:rPr>
          <w:sz w:val="28"/>
          <w:szCs w:val="28"/>
        </w:rPr>
        <w:t>3</w:t>
      </w:r>
      <w:r w:rsidRPr="00391512">
        <w:rPr>
          <w:sz w:val="28"/>
          <w:szCs w:val="28"/>
        </w:rPr>
        <w:t>. Участвует в разработке и реализации муниципальных целевых программ в области гражданской обороны, защиты населения и территорий от чрезвычайных ситуаций, пожарной безопасности и безопасности людей на водных объектах;</w:t>
      </w:r>
    </w:p>
    <w:p w:rsidR="008D40A9" w:rsidRPr="00391512" w:rsidRDefault="008D40A9" w:rsidP="0082564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3.24</w:t>
      </w:r>
      <w:r w:rsidRPr="00391512">
        <w:rPr>
          <w:sz w:val="28"/>
          <w:szCs w:val="28"/>
        </w:rPr>
        <w:t xml:space="preserve"> Разрабатывает и вносит в установленном порядке на рассмотрение главе города:</w:t>
      </w:r>
    </w:p>
    <w:p w:rsidR="008D40A9" w:rsidRPr="00391512" w:rsidRDefault="008D40A9" w:rsidP="0082564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391512">
        <w:rPr>
          <w:sz w:val="28"/>
          <w:szCs w:val="28"/>
        </w:rPr>
        <w:t xml:space="preserve">- проекты правовых актов по вопросам гражданской обороны, защиты населения и территории от чрезвычайных ситуаций, обеспечения первичных мер пожарной безопасности и безопасности людей на водных объектах; </w:t>
      </w:r>
    </w:p>
    <w:p w:rsidR="008D40A9" w:rsidRPr="00391512" w:rsidRDefault="008D40A9" w:rsidP="0082564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391512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391512">
        <w:rPr>
          <w:sz w:val="28"/>
          <w:szCs w:val="28"/>
        </w:rPr>
        <w:t>проекты Плана гражданской обороны</w:t>
      </w:r>
      <w:r>
        <w:rPr>
          <w:sz w:val="28"/>
          <w:szCs w:val="28"/>
        </w:rPr>
        <w:t xml:space="preserve"> и защиты населения города Кирсанова</w:t>
      </w:r>
      <w:r w:rsidRPr="00391512">
        <w:rPr>
          <w:sz w:val="28"/>
          <w:szCs w:val="28"/>
        </w:rPr>
        <w:t xml:space="preserve"> и Плана действий по предупреждению и ликвидации чрезвычайных ситуаций природного и техногенного характера;</w:t>
      </w:r>
    </w:p>
    <w:p w:rsidR="008D40A9" w:rsidRDefault="008D40A9" w:rsidP="0082564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3.25</w:t>
      </w:r>
      <w:r w:rsidRPr="00391512">
        <w:rPr>
          <w:sz w:val="28"/>
          <w:szCs w:val="28"/>
        </w:rPr>
        <w:t>. Организует и осуществляет в установленном порядке:</w:t>
      </w:r>
    </w:p>
    <w:p w:rsidR="008D40A9" w:rsidRPr="00391512" w:rsidRDefault="008D40A9" w:rsidP="0082564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 w:rsidRPr="00391512">
        <w:rPr>
          <w:sz w:val="28"/>
          <w:szCs w:val="28"/>
        </w:rPr>
        <w:t>связь с общественностью и средствами массовой информации по вопросам своей компетенции;</w:t>
      </w:r>
    </w:p>
    <w:p w:rsidR="008D40A9" w:rsidRPr="00391512" w:rsidRDefault="008D40A9" w:rsidP="0082564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 w:rsidRPr="00391512">
        <w:rPr>
          <w:sz w:val="28"/>
          <w:szCs w:val="28"/>
        </w:rPr>
        <w:t>организационно-техническое обеспечение деятельности комисси</w:t>
      </w:r>
      <w:r>
        <w:rPr>
          <w:sz w:val="28"/>
          <w:szCs w:val="28"/>
        </w:rPr>
        <w:t>й</w:t>
      </w:r>
      <w:r w:rsidRPr="00391512">
        <w:rPr>
          <w:sz w:val="28"/>
          <w:szCs w:val="28"/>
        </w:rPr>
        <w:t>:</w:t>
      </w:r>
    </w:p>
    <w:p w:rsidR="008D40A9" w:rsidRPr="00391512" w:rsidRDefault="008D40A9" w:rsidP="0082564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391512">
        <w:rPr>
          <w:sz w:val="28"/>
          <w:szCs w:val="28"/>
        </w:rPr>
        <w:t>по предупреждению и ликвидации чрезвычайных ситуаций и обеспечению пожарной безопасности города Кирсанова;</w:t>
      </w:r>
    </w:p>
    <w:p w:rsidR="008D40A9" w:rsidRPr="00391512" w:rsidRDefault="008D40A9" w:rsidP="0082564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391512">
        <w:rPr>
          <w:sz w:val="28"/>
          <w:szCs w:val="28"/>
        </w:rPr>
        <w:t>антитеррористической комиссии;</w:t>
      </w:r>
    </w:p>
    <w:p w:rsidR="008D40A9" w:rsidRPr="00391512" w:rsidRDefault="008D40A9" w:rsidP="0082564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391512">
        <w:rPr>
          <w:sz w:val="28"/>
          <w:szCs w:val="28"/>
        </w:rPr>
        <w:t>комиссии по обеспечению безопасности дорожного движения;</w:t>
      </w:r>
    </w:p>
    <w:p w:rsidR="008D40A9" w:rsidRDefault="008D40A9" w:rsidP="0082564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391512">
        <w:rPr>
          <w:sz w:val="28"/>
          <w:szCs w:val="28"/>
        </w:rPr>
        <w:t>межведомственной комиссии</w:t>
      </w:r>
      <w:r>
        <w:rPr>
          <w:sz w:val="28"/>
          <w:szCs w:val="28"/>
        </w:rPr>
        <w:t xml:space="preserve"> по профилактике правонарушений;</w:t>
      </w:r>
    </w:p>
    <w:p w:rsidR="008D40A9" w:rsidRPr="00391512" w:rsidRDefault="008D40A9" w:rsidP="0082564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 w:rsidRPr="00391512">
        <w:rPr>
          <w:sz w:val="28"/>
          <w:szCs w:val="28"/>
        </w:rPr>
        <w:t>разрабатывает меры по профилактике терроризма, устранению причин и условий, способствующих его проявлению, обеспечению защищенности объектов возможных террористических посягательст</w:t>
      </w:r>
      <w:r>
        <w:rPr>
          <w:sz w:val="28"/>
          <w:szCs w:val="28"/>
        </w:rPr>
        <w:t>в на территории города</w:t>
      </w:r>
      <w:r w:rsidRPr="00391512">
        <w:rPr>
          <w:sz w:val="28"/>
          <w:szCs w:val="28"/>
        </w:rPr>
        <w:t>;</w:t>
      </w:r>
    </w:p>
    <w:p w:rsidR="008D40A9" w:rsidRPr="00391512" w:rsidRDefault="008D40A9" w:rsidP="0082564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 w:rsidRPr="00391512">
        <w:rPr>
          <w:sz w:val="28"/>
          <w:szCs w:val="28"/>
        </w:rPr>
        <w:t>обеспечивает подготовку оперативных групп антикризисной деятельности для оказания помощи при проведении контртеррористических операций и минимизации последствий террористических актов;</w:t>
      </w:r>
    </w:p>
    <w:p w:rsidR="008D40A9" w:rsidRPr="00391512" w:rsidRDefault="008D40A9" w:rsidP="0082564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в рамках полномочий осуществляет контроль </w:t>
      </w:r>
      <w:r w:rsidRPr="00391512">
        <w:rPr>
          <w:sz w:val="28"/>
          <w:szCs w:val="28"/>
        </w:rPr>
        <w:t>у антитеррористической защищенности и контролирует их выполнение в муниципальных учреждениях города и объектах с массовым пребыванием людей в границах городского округа;</w:t>
      </w:r>
    </w:p>
    <w:p w:rsidR="008D40A9" w:rsidRDefault="008D40A9" w:rsidP="0082564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</w:t>
      </w:r>
      <w:r w:rsidRPr="00391512">
        <w:rPr>
          <w:sz w:val="28"/>
          <w:szCs w:val="28"/>
        </w:rPr>
        <w:t>организацию взаимодействия с общественными объединениями в с</w:t>
      </w:r>
      <w:r>
        <w:rPr>
          <w:sz w:val="28"/>
          <w:szCs w:val="28"/>
        </w:rPr>
        <w:t>фере противодействия терроризму;</w:t>
      </w:r>
    </w:p>
    <w:p w:rsidR="008D40A9" w:rsidRDefault="008D40A9" w:rsidP="0082564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осуществляет методическую помощь в расчете платы за негативное воздействие на окружающую среду;</w:t>
      </w:r>
    </w:p>
    <w:p w:rsidR="008D40A9" w:rsidRDefault="008D40A9" w:rsidP="0082564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8D40A9" w:rsidRDefault="008D40A9" w:rsidP="00825645">
      <w:pPr>
        <w:jc w:val="both"/>
        <w:rPr>
          <w:sz w:val="28"/>
          <w:szCs w:val="28"/>
        </w:rPr>
      </w:pPr>
    </w:p>
    <w:p w:rsidR="008D40A9" w:rsidRPr="00391512" w:rsidRDefault="008D40A9" w:rsidP="0082564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3.26</w:t>
      </w:r>
      <w:r w:rsidRPr="00391512">
        <w:rPr>
          <w:sz w:val="28"/>
          <w:szCs w:val="28"/>
        </w:rPr>
        <w:t xml:space="preserve">. Осуществляет контроль за: </w:t>
      </w:r>
    </w:p>
    <w:p w:rsidR="008D40A9" w:rsidRPr="00391512" w:rsidRDefault="008D40A9" w:rsidP="0082564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391512">
        <w:rPr>
          <w:sz w:val="28"/>
          <w:szCs w:val="28"/>
        </w:rPr>
        <w:t xml:space="preserve">осуществлением мер, направленных на сохранение объектов, существенно необходимых для устойчивого функционирования экономики и выживания населения в военное время; </w:t>
      </w:r>
    </w:p>
    <w:p w:rsidR="008D40A9" w:rsidRPr="00391512" w:rsidRDefault="008D40A9" w:rsidP="0082564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391512">
        <w:rPr>
          <w:sz w:val="28"/>
          <w:szCs w:val="28"/>
        </w:rPr>
        <w:t>созданием и содержанием запасов материально-технических, продовольственных медицинских и иных средств в целях гражданской обороны;</w:t>
      </w:r>
    </w:p>
    <w:p w:rsidR="008D40A9" w:rsidRDefault="008D40A9" w:rsidP="0082564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391512">
        <w:rPr>
          <w:sz w:val="28"/>
          <w:szCs w:val="28"/>
        </w:rPr>
        <w:t>созданием и состоянием локальных систем оповещения потенциально опасных объектов на территории города Кирсанова;</w:t>
      </w:r>
    </w:p>
    <w:p w:rsidR="008D40A9" w:rsidRPr="00391512" w:rsidRDefault="008D40A9" w:rsidP="0082564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391512">
        <w:rPr>
          <w:sz w:val="28"/>
          <w:szCs w:val="28"/>
        </w:rPr>
        <w:t>3.</w:t>
      </w:r>
      <w:r>
        <w:rPr>
          <w:sz w:val="28"/>
          <w:szCs w:val="28"/>
        </w:rPr>
        <w:t>27</w:t>
      </w:r>
      <w:r w:rsidRPr="00391512">
        <w:rPr>
          <w:sz w:val="28"/>
          <w:szCs w:val="28"/>
        </w:rPr>
        <w:t>. Осуществляет связь с общественностью и средствами массовой информации в пределах своей компетенции.</w:t>
      </w:r>
    </w:p>
    <w:p w:rsidR="008D40A9" w:rsidRPr="00391512" w:rsidRDefault="008D40A9" w:rsidP="00825645">
      <w:pPr>
        <w:jc w:val="both"/>
        <w:rPr>
          <w:sz w:val="28"/>
          <w:szCs w:val="28"/>
        </w:rPr>
      </w:pPr>
    </w:p>
    <w:p w:rsidR="008D40A9" w:rsidRPr="00123E7D" w:rsidRDefault="008D40A9" w:rsidP="00825645">
      <w:pPr>
        <w:jc w:val="center"/>
        <w:rPr>
          <w:b/>
          <w:sz w:val="28"/>
          <w:szCs w:val="28"/>
        </w:rPr>
      </w:pPr>
      <w:r w:rsidRPr="00123E7D">
        <w:rPr>
          <w:b/>
          <w:sz w:val="28"/>
          <w:szCs w:val="28"/>
        </w:rPr>
        <w:t>4. Права и обязанности</w:t>
      </w:r>
    </w:p>
    <w:p w:rsidR="008D40A9" w:rsidRPr="00391512" w:rsidRDefault="008D40A9" w:rsidP="00825645">
      <w:pPr>
        <w:jc w:val="both"/>
        <w:rPr>
          <w:sz w:val="28"/>
          <w:szCs w:val="28"/>
        </w:rPr>
      </w:pPr>
    </w:p>
    <w:p w:rsidR="008D40A9" w:rsidRPr="00391512" w:rsidRDefault="008D40A9" w:rsidP="0082564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391512">
        <w:rPr>
          <w:sz w:val="28"/>
          <w:szCs w:val="28"/>
        </w:rPr>
        <w:t>В соответствии с возложенными задачами отдел имеет право:</w:t>
      </w:r>
    </w:p>
    <w:p w:rsidR="008D40A9" w:rsidRPr="00391512" w:rsidRDefault="008D40A9" w:rsidP="0082564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391512">
        <w:rPr>
          <w:sz w:val="28"/>
          <w:szCs w:val="28"/>
        </w:rPr>
        <w:t xml:space="preserve">4.1. </w:t>
      </w:r>
      <w:r>
        <w:rPr>
          <w:sz w:val="28"/>
          <w:szCs w:val="28"/>
        </w:rPr>
        <w:t>принимать по вопросам своей компетенции решения, обязательные для исполнения руководителями служб гражданской обороны, функциональных звеньев РСЧС, руководителями муниципальных предприятий, организаций и учреждений;</w:t>
      </w:r>
    </w:p>
    <w:p w:rsidR="008D40A9" w:rsidRPr="00391512" w:rsidRDefault="008D40A9" w:rsidP="0082564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391512">
        <w:rPr>
          <w:sz w:val="28"/>
          <w:szCs w:val="28"/>
        </w:rPr>
        <w:t xml:space="preserve">4.2. </w:t>
      </w:r>
      <w:r>
        <w:rPr>
          <w:sz w:val="28"/>
          <w:szCs w:val="28"/>
        </w:rPr>
        <w:t>заслушивать по вопросам своей компетенции должностных лиц служб гражданской обороны, предприятий, организаций и учреждений, независимо от ведомственной принадлежности и форм собственности;</w:t>
      </w:r>
    </w:p>
    <w:p w:rsidR="008D40A9" w:rsidRPr="00391512" w:rsidRDefault="008D40A9" w:rsidP="0082564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391512">
        <w:rPr>
          <w:sz w:val="28"/>
          <w:szCs w:val="28"/>
        </w:rPr>
        <w:t>4.3.</w:t>
      </w:r>
      <w:r>
        <w:rPr>
          <w:sz w:val="28"/>
          <w:szCs w:val="28"/>
        </w:rPr>
        <w:t xml:space="preserve"> запрашивать и получать в установленном порядке от отделов администрации города, юридических лиц, независимо от их форм собственности, органов государственной статистики и органов управления исполнительной власти информацию и сведения, необходимые для выполнения возложенных задач;</w:t>
      </w:r>
    </w:p>
    <w:p w:rsidR="008D40A9" w:rsidRDefault="008D40A9" w:rsidP="0082564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4.4. проводить по вопросам своей компетенции проверки и обследования служб гражданской обороны, предприятий, организаций и учреждений, независимо от их форм собственности и ведомственной принадлежности;</w:t>
      </w:r>
    </w:p>
    <w:p w:rsidR="008D40A9" w:rsidRDefault="008D40A9" w:rsidP="0082564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4.5. по результатам проверок состояния гражданской обороны, выполнения мероприятий по предупреждению чрезвычайных ситуаций и готовности к действиям при их возникновении, антитеррористической защищенности, вносить в установленном порядке предписания (акты) руководителям служб гражданской обороны, руководителям муниципальных предприятий, учреждений и организаций об устранении выявленных недостатков;</w:t>
      </w:r>
    </w:p>
    <w:p w:rsidR="008D40A9" w:rsidRDefault="008D40A9" w:rsidP="0082564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4.6. рекомендовать руководителям предприятий, учреждений и организаций привести в соответствие с действующим законодательством необходимую документацию и провести необходимые мероприятия при обнаружении угрозы возникновения чрезвычайной ситуации, антитеррористического акта, причинения вреда здоровью и жизни людей, а также природной среде;</w:t>
      </w:r>
    </w:p>
    <w:p w:rsidR="008D40A9" w:rsidRPr="00391512" w:rsidRDefault="008D40A9" w:rsidP="0082564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8D40A9" w:rsidRDefault="008D40A9" w:rsidP="00825645">
      <w:pPr>
        <w:jc w:val="center"/>
        <w:rPr>
          <w:b/>
          <w:sz w:val="28"/>
          <w:szCs w:val="28"/>
        </w:rPr>
      </w:pPr>
    </w:p>
    <w:p w:rsidR="008D40A9" w:rsidRPr="0056676B" w:rsidRDefault="008D40A9" w:rsidP="00825645">
      <w:pPr>
        <w:jc w:val="center"/>
        <w:rPr>
          <w:b/>
          <w:sz w:val="28"/>
          <w:szCs w:val="28"/>
        </w:rPr>
      </w:pPr>
      <w:r w:rsidRPr="0056676B">
        <w:rPr>
          <w:b/>
          <w:sz w:val="28"/>
          <w:szCs w:val="28"/>
        </w:rPr>
        <w:t>5. Организация работы отдела</w:t>
      </w:r>
    </w:p>
    <w:p w:rsidR="008D40A9" w:rsidRPr="00391512" w:rsidRDefault="008D40A9" w:rsidP="00825645">
      <w:pPr>
        <w:jc w:val="both"/>
        <w:rPr>
          <w:sz w:val="28"/>
          <w:szCs w:val="28"/>
        </w:rPr>
      </w:pPr>
    </w:p>
    <w:p w:rsidR="008D40A9" w:rsidRPr="00626D72" w:rsidRDefault="008D40A9" w:rsidP="0082564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391512">
        <w:rPr>
          <w:sz w:val="28"/>
          <w:szCs w:val="28"/>
        </w:rPr>
        <w:t>5.1. Отдел возглавляет начальник отдела, назначаемый и освобождаемый от до</w:t>
      </w:r>
      <w:r>
        <w:rPr>
          <w:sz w:val="28"/>
          <w:szCs w:val="28"/>
        </w:rPr>
        <w:t xml:space="preserve">лжности в установленном порядке, </w:t>
      </w:r>
      <w:r w:rsidRPr="00626D72">
        <w:rPr>
          <w:sz w:val="28"/>
          <w:szCs w:val="28"/>
        </w:rPr>
        <w:t xml:space="preserve">по согласованию с начальником мобилизационного отдела </w:t>
      </w:r>
      <w:r>
        <w:rPr>
          <w:sz w:val="28"/>
          <w:szCs w:val="28"/>
        </w:rPr>
        <w:t>а</w:t>
      </w:r>
      <w:r w:rsidRPr="00626D72">
        <w:rPr>
          <w:sz w:val="28"/>
          <w:szCs w:val="28"/>
        </w:rPr>
        <w:t xml:space="preserve">дминистрации Тамбовской области, с начальником специальной документальной связи администрации области и с управлением </w:t>
      </w:r>
      <w:r>
        <w:rPr>
          <w:sz w:val="28"/>
          <w:szCs w:val="28"/>
        </w:rPr>
        <w:t>федеральной службы безопасности</w:t>
      </w:r>
      <w:r w:rsidRPr="00626D72">
        <w:rPr>
          <w:sz w:val="28"/>
          <w:szCs w:val="28"/>
        </w:rPr>
        <w:t>.</w:t>
      </w:r>
    </w:p>
    <w:p w:rsidR="008D40A9" w:rsidRPr="00391512" w:rsidRDefault="008D40A9" w:rsidP="0082564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391512">
        <w:rPr>
          <w:sz w:val="28"/>
          <w:szCs w:val="28"/>
        </w:rPr>
        <w:t>5.2. Начальник отдела в своей деятельности подотчетен и подконтролен главе города и заместителю главы администрации города.</w:t>
      </w:r>
    </w:p>
    <w:p w:rsidR="008D40A9" w:rsidRPr="00391512" w:rsidRDefault="008D40A9" w:rsidP="0082564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391512">
        <w:rPr>
          <w:sz w:val="28"/>
          <w:szCs w:val="28"/>
        </w:rPr>
        <w:t>5.3.</w:t>
      </w:r>
      <w:r>
        <w:rPr>
          <w:sz w:val="28"/>
          <w:szCs w:val="28"/>
        </w:rPr>
        <w:t xml:space="preserve"> Сотрудники отдела назначаются и освобождаются от должности постановлением администрации города;</w:t>
      </w:r>
      <w:r w:rsidRPr="00391512">
        <w:rPr>
          <w:sz w:val="28"/>
          <w:szCs w:val="28"/>
        </w:rPr>
        <w:t xml:space="preserve"> </w:t>
      </w:r>
    </w:p>
    <w:p w:rsidR="008D40A9" w:rsidRPr="00391512" w:rsidRDefault="008D40A9" w:rsidP="0082564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391512">
        <w:rPr>
          <w:sz w:val="28"/>
          <w:szCs w:val="28"/>
        </w:rPr>
        <w:t>5.4. Начальник отдела:</w:t>
      </w:r>
    </w:p>
    <w:p w:rsidR="008D40A9" w:rsidRPr="00391512" w:rsidRDefault="008D40A9" w:rsidP="0082564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391512">
        <w:rPr>
          <w:sz w:val="28"/>
          <w:szCs w:val="28"/>
        </w:rPr>
        <w:t xml:space="preserve">- в рамках своей компетенции представляет отдел во взаимоотношениях с </w:t>
      </w:r>
      <w:r>
        <w:rPr>
          <w:sz w:val="28"/>
          <w:szCs w:val="28"/>
        </w:rPr>
        <w:t xml:space="preserve">другими структурными подразделениями администрации города, </w:t>
      </w:r>
      <w:r w:rsidRPr="00391512">
        <w:rPr>
          <w:sz w:val="28"/>
          <w:szCs w:val="28"/>
        </w:rPr>
        <w:t xml:space="preserve">государственными органами, органами местного самоуправления, </w:t>
      </w:r>
      <w:r>
        <w:rPr>
          <w:sz w:val="28"/>
          <w:szCs w:val="28"/>
        </w:rPr>
        <w:t xml:space="preserve">предприятиями, учреждениями и </w:t>
      </w:r>
      <w:r w:rsidRPr="00391512">
        <w:rPr>
          <w:sz w:val="28"/>
          <w:szCs w:val="28"/>
        </w:rPr>
        <w:t>организациями;</w:t>
      </w:r>
    </w:p>
    <w:p w:rsidR="008D40A9" w:rsidRPr="00391512" w:rsidRDefault="008D40A9" w:rsidP="0082564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391512">
        <w:rPr>
          <w:sz w:val="28"/>
          <w:szCs w:val="28"/>
        </w:rPr>
        <w:t>- руководит деятельностью отдела, обеспечивает решение возложенных на него задач и несет персональную ответственность за надлежащее выполнение возложенных на отдел задач;</w:t>
      </w:r>
    </w:p>
    <w:p w:rsidR="008D40A9" w:rsidRPr="00391512" w:rsidRDefault="008D40A9" w:rsidP="0082564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391512">
        <w:rPr>
          <w:sz w:val="28"/>
          <w:szCs w:val="28"/>
        </w:rPr>
        <w:t xml:space="preserve">- визирует и подписывает </w:t>
      </w:r>
      <w:r>
        <w:rPr>
          <w:sz w:val="28"/>
          <w:szCs w:val="28"/>
        </w:rPr>
        <w:t xml:space="preserve">документацию </w:t>
      </w:r>
      <w:r w:rsidRPr="00391512">
        <w:rPr>
          <w:sz w:val="28"/>
          <w:szCs w:val="28"/>
        </w:rPr>
        <w:t xml:space="preserve">в пределах </w:t>
      </w:r>
      <w:r>
        <w:rPr>
          <w:sz w:val="28"/>
          <w:szCs w:val="28"/>
        </w:rPr>
        <w:t xml:space="preserve">компетенции </w:t>
      </w:r>
      <w:r w:rsidRPr="00391512">
        <w:rPr>
          <w:sz w:val="28"/>
          <w:szCs w:val="28"/>
        </w:rPr>
        <w:t>отдела;</w:t>
      </w:r>
    </w:p>
    <w:p w:rsidR="008D40A9" w:rsidRPr="00391512" w:rsidRDefault="008D40A9" w:rsidP="0082564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391512">
        <w:rPr>
          <w:sz w:val="28"/>
          <w:szCs w:val="28"/>
        </w:rPr>
        <w:t xml:space="preserve">- </w:t>
      </w:r>
      <w:r>
        <w:rPr>
          <w:sz w:val="28"/>
          <w:szCs w:val="28"/>
        </w:rPr>
        <w:t>обеспечивает подготовку проектов постановлений и распоряжений администрации города по вопросам,</w:t>
      </w:r>
      <w:r w:rsidRPr="00391512">
        <w:rPr>
          <w:sz w:val="28"/>
          <w:szCs w:val="28"/>
        </w:rPr>
        <w:t xml:space="preserve"> относящи</w:t>
      </w:r>
      <w:r>
        <w:rPr>
          <w:sz w:val="28"/>
          <w:szCs w:val="28"/>
        </w:rPr>
        <w:t>м</w:t>
      </w:r>
      <w:r w:rsidRPr="00391512">
        <w:rPr>
          <w:sz w:val="28"/>
          <w:szCs w:val="28"/>
        </w:rPr>
        <w:t>ся к деятельности  отдела;</w:t>
      </w:r>
    </w:p>
    <w:p w:rsidR="008D40A9" w:rsidRPr="00391512" w:rsidRDefault="008D40A9" w:rsidP="0082564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391512">
        <w:rPr>
          <w:sz w:val="28"/>
          <w:szCs w:val="28"/>
        </w:rPr>
        <w:t xml:space="preserve">- </w:t>
      </w:r>
      <w:r>
        <w:rPr>
          <w:sz w:val="28"/>
          <w:szCs w:val="28"/>
        </w:rPr>
        <w:t>представляет главе города кандидатуры для назначения на должность сотрудников отдела, а также предложения о поощрении их, применения к ним мер дисциплинарного взыскания и освобождения от должности</w:t>
      </w:r>
      <w:r w:rsidRPr="00391512">
        <w:rPr>
          <w:sz w:val="28"/>
          <w:szCs w:val="28"/>
        </w:rPr>
        <w:t>;</w:t>
      </w:r>
    </w:p>
    <w:p w:rsidR="008D40A9" w:rsidRPr="00391512" w:rsidRDefault="008D40A9" w:rsidP="0082564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391512">
        <w:rPr>
          <w:sz w:val="28"/>
          <w:szCs w:val="28"/>
        </w:rPr>
        <w:t xml:space="preserve">- </w:t>
      </w:r>
      <w:r>
        <w:rPr>
          <w:sz w:val="28"/>
          <w:szCs w:val="28"/>
        </w:rPr>
        <w:t>разрабатывает должностные инструкции сотрудников отдела, распределяет обязанности между ними и организует их работу</w:t>
      </w:r>
      <w:r w:rsidRPr="00391512">
        <w:rPr>
          <w:sz w:val="28"/>
          <w:szCs w:val="28"/>
        </w:rPr>
        <w:t>;</w:t>
      </w:r>
    </w:p>
    <w:p w:rsidR="008D40A9" w:rsidRDefault="008D40A9" w:rsidP="0082564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391512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в установленном порядке участвует в работе коллегии </w:t>
      </w:r>
      <w:r w:rsidRPr="00391512">
        <w:rPr>
          <w:sz w:val="28"/>
          <w:szCs w:val="28"/>
        </w:rPr>
        <w:t>админи</w:t>
      </w:r>
      <w:r>
        <w:rPr>
          <w:sz w:val="28"/>
          <w:szCs w:val="28"/>
        </w:rPr>
        <w:t>страции города, совещаний и семинаров, проводимых главой города, его заместителями;</w:t>
      </w:r>
    </w:p>
    <w:p w:rsidR="008D40A9" w:rsidRPr="00391512" w:rsidRDefault="008D40A9" w:rsidP="0082564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вносит на рассмотрение главы города проекты документов по вопросам, входящим в компетенцию отдела;</w:t>
      </w:r>
    </w:p>
    <w:p w:rsidR="008D40A9" w:rsidRDefault="008D40A9" w:rsidP="0082564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- созывает и проводит совещания по вопросам компетенции отдела;</w:t>
      </w:r>
    </w:p>
    <w:p w:rsidR="008D40A9" w:rsidRDefault="008D40A9" w:rsidP="0082564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8D40A9" w:rsidRPr="00391512" w:rsidRDefault="008D40A9" w:rsidP="00825645">
      <w:pPr>
        <w:jc w:val="both"/>
        <w:rPr>
          <w:sz w:val="28"/>
          <w:szCs w:val="28"/>
        </w:rPr>
      </w:pPr>
    </w:p>
    <w:p w:rsidR="008D40A9" w:rsidRPr="00EB4C7A" w:rsidRDefault="008D40A9" w:rsidP="00825645">
      <w:pPr>
        <w:jc w:val="center"/>
        <w:rPr>
          <w:b/>
          <w:sz w:val="28"/>
          <w:szCs w:val="28"/>
        </w:rPr>
      </w:pPr>
      <w:r w:rsidRPr="00EB4C7A">
        <w:rPr>
          <w:b/>
          <w:sz w:val="28"/>
          <w:szCs w:val="28"/>
        </w:rPr>
        <w:t>6. Взаимоотношения. Связи.</w:t>
      </w:r>
    </w:p>
    <w:p w:rsidR="008D40A9" w:rsidRDefault="008D40A9" w:rsidP="00825645">
      <w:pPr>
        <w:jc w:val="both"/>
        <w:rPr>
          <w:sz w:val="28"/>
          <w:szCs w:val="28"/>
        </w:rPr>
      </w:pPr>
    </w:p>
    <w:p w:rsidR="008D40A9" w:rsidRPr="00391512" w:rsidRDefault="008D40A9" w:rsidP="00825645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391512">
        <w:rPr>
          <w:sz w:val="28"/>
          <w:szCs w:val="28"/>
        </w:rPr>
        <w:t>Для реализации своих функций отдел взаимодействует с федеральными территориальными органами государственной власти, МОМВД России «Кирсановский»,</w:t>
      </w:r>
      <w:r>
        <w:rPr>
          <w:sz w:val="28"/>
          <w:szCs w:val="28"/>
        </w:rPr>
        <w:t xml:space="preserve"> отделом военного комиссариата Тамбовской области по г.Кирсанов, Кирсановскому, Гавриловскому и Уметскому районам, отделением УФСБ России по Тамбовской области в городе Кирсанове,</w:t>
      </w:r>
      <w:r w:rsidRPr="00391512">
        <w:rPr>
          <w:sz w:val="28"/>
          <w:szCs w:val="28"/>
        </w:rPr>
        <w:t xml:space="preserve"> Главным управлением МЧС России по Тамбовской области</w:t>
      </w:r>
      <w:r>
        <w:rPr>
          <w:sz w:val="28"/>
          <w:szCs w:val="28"/>
        </w:rPr>
        <w:t xml:space="preserve">, управлением региональной безопасности Тамбовской </w:t>
      </w:r>
      <w:r w:rsidRPr="00391512">
        <w:rPr>
          <w:sz w:val="28"/>
          <w:szCs w:val="28"/>
        </w:rPr>
        <w:t>области, территориальными органами федеральных органов исполнительной власти, расположенных на территории города, городским Советом народных депутатов, структурными подразделениями администрации города, предприятиями, учреждениями, организациями в установленном порядке.</w:t>
      </w:r>
    </w:p>
    <w:p w:rsidR="008D40A9" w:rsidRPr="00391512" w:rsidRDefault="008D40A9" w:rsidP="00825645">
      <w:pPr>
        <w:jc w:val="both"/>
        <w:rPr>
          <w:sz w:val="28"/>
          <w:szCs w:val="28"/>
        </w:rPr>
      </w:pPr>
    </w:p>
    <w:p w:rsidR="008D40A9" w:rsidRDefault="008D40A9" w:rsidP="00825645">
      <w:pPr>
        <w:jc w:val="center"/>
        <w:rPr>
          <w:b/>
          <w:sz w:val="28"/>
          <w:szCs w:val="28"/>
        </w:rPr>
      </w:pPr>
      <w:r w:rsidRPr="00EB4C7A">
        <w:rPr>
          <w:b/>
          <w:sz w:val="28"/>
          <w:szCs w:val="28"/>
        </w:rPr>
        <w:t>7. Ответственность сотрудников отдела</w:t>
      </w:r>
    </w:p>
    <w:p w:rsidR="008D40A9" w:rsidRPr="00BC1183" w:rsidRDefault="008D40A9" w:rsidP="00825645">
      <w:pPr>
        <w:jc w:val="center"/>
        <w:rPr>
          <w:sz w:val="28"/>
          <w:szCs w:val="28"/>
        </w:rPr>
      </w:pPr>
    </w:p>
    <w:p w:rsidR="008D40A9" w:rsidRDefault="008D40A9" w:rsidP="00825645">
      <w:pPr>
        <w:jc w:val="both"/>
        <w:rPr>
          <w:sz w:val="28"/>
          <w:szCs w:val="28"/>
        </w:rPr>
      </w:pPr>
      <w:r w:rsidRPr="00BC1183">
        <w:rPr>
          <w:sz w:val="28"/>
          <w:szCs w:val="28"/>
        </w:rPr>
        <w:tab/>
        <w:t xml:space="preserve">7.1. Начальник отдела несет персональную ответственность за состояние </w:t>
      </w:r>
      <w:r>
        <w:rPr>
          <w:sz w:val="28"/>
          <w:szCs w:val="28"/>
        </w:rPr>
        <w:t xml:space="preserve">трудовой дисциплины в отделе, </w:t>
      </w:r>
      <w:r w:rsidRPr="00BC1183">
        <w:rPr>
          <w:sz w:val="28"/>
          <w:szCs w:val="28"/>
        </w:rPr>
        <w:t>надлежащее выполнение обязанностей, возложенных на отдел настоящим Положением и должностной инструкции, в порядке, установленном Федеральным законом от 02.03.2007 г. № 25-ФЗ «О муниципальной службе в Российской Федерации» и действующим федеральным и областным законодательством, обеспечение сохранности государственной тайны, а также иных сведений, содержащих служебную информацию ограниченного пользования</w:t>
      </w:r>
      <w:r>
        <w:rPr>
          <w:sz w:val="28"/>
          <w:szCs w:val="28"/>
        </w:rPr>
        <w:t>.</w:t>
      </w:r>
    </w:p>
    <w:p w:rsidR="008D40A9" w:rsidRDefault="008D40A9" w:rsidP="00825645">
      <w:pPr>
        <w:jc w:val="both"/>
        <w:rPr>
          <w:sz w:val="28"/>
          <w:szCs w:val="28"/>
        </w:rPr>
      </w:pPr>
      <w:r w:rsidRPr="00391512">
        <w:rPr>
          <w:sz w:val="28"/>
          <w:szCs w:val="28"/>
        </w:rPr>
        <w:t> </w:t>
      </w:r>
      <w:r>
        <w:rPr>
          <w:sz w:val="28"/>
          <w:szCs w:val="28"/>
        </w:rPr>
        <w:tab/>
        <w:t xml:space="preserve">7.2. Сотрудники отдела несут персональную ответственность за невыполнение должностных </w:t>
      </w:r>
      <w:r w:rsidRPr="00391512">
        <w:rPr>
          <w:sz w:val="28"/>
          <w:szCs w:val="28"/>
        </w:rPr>
        <w:t>обязанностей, возложенных должностной инструкци</w:t>
      </w:r>
      <w:r>
        <w:rPr>
          <w:sz w:val="28"/>
          <w:szCs w:val="28"/>
        </w:rPr>
        <w:t>ей</w:t>
      </w:r>
      <w:r w:rsidRPr="00391512">
        <w:rPr>
          <w:sz w:val="28"/>
          <w:szCs w:val="28"/>
        </w:rPr>
        <w:t>,</w:t>
      </w:r>
      <w:r>
        <w:rPr>
          <w:sz w:val="28"/>
          <w:szCs w:val="28"/>
        </w:rPr>
        <w:t xml:space="preserve"> за действия или бездействия, ведущие к нарушению прав и законных интересов граждан.</w:t>
      </w:r>
    </w:p>
    <w:p w:rsidR="008D40A9" w:rsidRDefault="008D40A9" w:rsidP="00825645">
      <w:pPr>
        <w:jc w:val="both"/>
        <w:rPr>
          <w:sz w:val="28"/>
          <w:szCs w:val="28"/>
        </w:rPr>
      </w:pPr>
    </w:p>
    <w:p w:rsidR="008D40A9" w:rsidRDefault="008D40A9" w:rsidP="00391512">
      <w:pPr>
        <w:jc w:val="both"/>
        <w:rPr>
          <w:sz w:val="28"/>
          <w:szCs w:val="28"/>
        </w:rPr>
      </w:pPr>
    </w:p>
    <w:p w:rsidR="008D40A9" w:rsidRDefault="008D40A9" w:rsidP="00391512">
      <w:pPr>
        <w:jc w:val="both"/>
        <w:rPr>
          <w:sz w:val="28"/>
          <w:szCs w:val="28"/>
        </w:rPr>
      </w:pPr>
    </w:p>
    <w:p w:rsidR="008D40A9" w:rsidRDefault="008D40A9" w:rsidP="00391512">
      <w:pPr>
        <w:jc w:val="both"/>
        <w:rPr>
          <w:sz w:val="28"/>
          <w:szCs w:val="28"/>
        </w:rPr>
      </w:pPr>
    </w:p>
    <w:p w:rsidR="008D40A9" w:rsidRDefault="008D40A9" w:rsidP="00391512">
      <w:pPr>
        <w:jc w:val="both"/>
        <w:rPr>
          <w:sz w:val="28"/>
          <w:szCs w:val="28"/>
        </w:rPr>
      </w:pPr>
    </w:p>
    <w:p w:rsidR="008D40A9" w:rsidRDefault="008D40A9" w:rsidP="00391512">
      <w:pPr>
        <w:jc w:val="both"/>
        <w:rPr>
          <w:sz w:val="28"/>
          <w:szCs w:val="28"/>
        </w:rPr>
      </w:pPr>
    </w:p>
    <w:p w:rsidR="008D40A9" w:rsidRDefault="008D40A9" w:rsidP="00391512">
      <w:pPr>
        <w:jc w:val="both"/>
        <w:rPr>
          <w:sz w:val="28"/>
          <w:szCs w:val="28"/>
        </w:rPr>
      </w:pPr>
    </w:p>
    <w:p w:rsidR="008D40A9" w:rsidRDefault="008D40A9" w:rsidP="00391512">
      <w:pPr>
        <w:jc w:val="both"/>
        <w:rPr>
          <w:sz w:val="28"/>
          <w:szCs w:val="28"/>
        </w:rPr>
      </w:pPr>
    </w:p>
    <w:p w:rsidR="008D40A9" w:rsidRDefault="008D40A9" w:rsidP="00391512">
      <w:pPr>
        <w:jc w:val="both"/>
        <w:rPr>
          <w:sz w:val="28"/>
          <w:szCs w:val="28"/>
        </w:rPr>
      </w:pPr>
    </w:p>
    <w:p w:rsidR="008D40A9" w:rsidRDefault="008D40A9" w:rsidP="00391512">
      <w:pPr>
        <w:jc w:val="both"/>
        <w:rPr>
          <w:sz w:val="28"/>
          <w:szCs w:val="28"/>
        </w:rPr>
      </w:pPr>
    </w:p>
    <w:sectPr w:rsidR="008D40A9" w:rsidSect="00F94BE7">
      <w:headerReference w:type="even" r:id="rId9"/>
      <w:pgSz w:w="11906" w:h="16838"/>
      <w:pgMar w:top="1134" w:right="851" w:bottom="1134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40A9" w:rsidRDefault="008D40A9">
      <w:r>
        <w:separator/>
      </w:r>
    </w:p>
  </w:endnote>
  <w:endnote w:type="continuationSeparator" w:id="0">
    <w:p w:rsidR="008D40A9" w:rsidRDefault="008D40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40A9" w:rsidRDefault="008D40A9">
      <w:r>
        <w:separator/>
      </w:r>
    </w:p>
  </w:footnote>
  <w:footnote w:type="continuationSeparator" w:id="0">
    <w:p w:rsidR="008D40A9" w:rsidRDefault="008D40A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40A9" w:rsidRDefault="008D40A9" w:rsidP="00B42F7A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D40A9" w:rsidRDefault="008D40A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63AE6593"/>
    <w:multiLevelType w:val="multilevel"/>
    <w:tmpl w:val="19D42C2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B0F89"/>
    <w:rsid w:val="00047E35"/>
    <w:rsid w:val="00047F69"/>
    <w:rsid w:val="00053370"/>
    <w:rsid w:val="0005493A"/>
    <w:rsid w:val="00065AE4"/>
    <w:rsid w:val="00067485"/>
    <w:rsid w:val="00072269"/>
    <w:rsid w:val="000828B1"/>
    <w:rsid w:val="000D0975"/>
    <w:rsid w:val="000D1600"/>
    <w:rsid w:val="000F7A5A"/>
    <w:rsid w:val="00123E7D"/>
    <w:rsid w:val="0012419F"/>
    <w:rsid w:val="00130476"/>
    <w:rsid w:val="001338BD"/>
    <w:rsid w:val="001424F6"/>
    <w:rsid w:val="00150D67"/>
    <w:rsid w:val="001A2DFC"/>
    <w:rsid w:val="001B66A6"/>
    <w:rsid w:val="001E3E62"/>
    <w:rsid w:val="00223A41"/>
    <w:rsid w:val="00232211"/>
    <w:rsid w:val="002635D4"/>
    <w:rsid w:val="002673BD"/>
    <w:rsid w:val="0027041A"/>
    <w:rsid w:val="00303858"/>
    <w:rsid w:val="003039C5"/>
    <w:rsid w:val="003212A8"/>
    <w:rsid w:val="00337EBA"/>
    <w:rsid w:val="00370329"/>
    <w:rsid w:val="00391512"/>
    <w:rsid w:val="003A740A"/>
    <w:rsid w:val="003B0058"/>
    <w:rsid w:val="003D135F"/>
    <w:rsid w:val="00407160"/>
    <w:rsid w:val="0041108D"/>
    <w:rsid w:val="00432BBE"/>
    <w:rsid w:val="004B7DFB"/>
    <w:rsid w:val="004F09C8"/>
    <w:rsid w:val="00500E03"/>
    <w:rsid w:val="00505509"/>
    <w:rsid w:val="005164F0"/>
    <w:rsid w:val="0054250F"/>
    <w:rsid w:val="0056676B"/>
    <w:rsid w:val="00591708"/>
    <w:rsid w:val="005C382F"/>
    <w:rsid w:val="005C5E7C"/>
    <w:rsid w:val="005D16E7"/>
    <w:rsid w:val="005E1977"/>
    <w:rsid w:val="005E619B"/>
    <w:rsid w:val="005F3346"/>
    <w:rsid w:val="00610D05"/>
    <w:rsid w:val="00614E2F"/>
    <w:rsid w:val="00626D72"/>
    <w:rsid w:val="00632528"/>
    <w:rsid w:val="00642381"/>
    <w:rsid w:val="00656E3D"/>
    <w:rsid w:val="00657034"/>
    <w:rsid w:val="006608F1"/>
    <w:rsid w:val="00670CFE"/>
    <w:rsid w:val="00691953"/>
    <w:rsid w:val="006C2D78"/>
    <w:rsid w:val="006D4857"/>
    <w:rsid w:val="006E2827"/>
    <w:rsid w:val="006F133A"/>
    <w:rsid w:val="00700283"/>
    <w:rsid w:val="00717BCA"/>
    <w:rsid w:val="0072227F"/>
    <w:rsid w:val="00752A6C"/>
    <w:rsid w:val="007564EA"/>
    <w:rsid w:val="007703F0"/>
    <w:rsid w:val="007D5325"/>
    <w:rsid w:val="00823FC8"/>
    <w:rsid w:val="00825645"/>
    <w:rsid w:val="00847A78"/>
    <w:rsid w:val="00847DE3"/>
    <w:rsid w:val="0085138F"/>
    <w:rsid w:val="00855935"/>
    <w:rsid w:val="00874DA4"/>
    <w:rsid w:val="00883C09"/>
    <w:rsid w:val="00883F88"/>
    <w:rsid w:val="00886748"/>
    <w:rsid w:val="008A03D6"/>
    <w:rsid w:val="008B0F89"/>
    <w:rsid w:val="008B390D"/>
    <w:rsid w:val="008B657E"/>
    <w:rsid w:val="008D269F"/>
    <w:rsid w:val="008D40A9"/>
    <w:rsid w:val="008F60D5"/>
    <w:rsid w:val="00904299"/>
    <w:rsid w:val="00914270"/>
    <w:rsid w:val="00924C7A"/>
    <w:rsid w:val="00946804"/>
    <w:rsid w:val="009548C0"/>
    <w:rsid w:val="0099327D"/>
    <w:rsid w:val="009A1F5B"/>
    <w:rsid w:val="009D13FD"/>
    <w:rsid w:val="009E6FA4"/>
    <w:rsid w:val="00A22595"/>
    <w:rsid w:val="00A56D4F"/>
    <w:rsid w:val="00A77D93"/>
    <w:rsid w:val="00A84652"/>
    <w:rsid w:val="00A9203C"/>
    <w:rsid w:val="00AD4210"/>
    <w:rsid w:val="00AE2D8F"/>
    <w:rsid w:val="00B42F7A"/>
    <w:rsid w:val="00B66909"/>
    <w:rsid w:val="00B70D60"/>
    <w:rsid w:val="00B76862"/>
    <w:rsid w:val="00BC1183"/>
    <w:rsid w:val="00BF6530"/>
    <w:rsid w:val="00C02C8A"/>
    <w:rsid w:val="00C27A64"/>
    <w:rsid w:val="00C31AD1"/>
    <w:rsid w:val="00C31FFD"/>
    <w:rsid w:val="00C33F67"/>
    <w:rsid w:val="00C40BE3"/>
    <w:rsid w:val="00C854EB"/>
    <w:rsid w:val="00C942E4"/>
    <w:rsid w:val="00CA33FB"/>
    <w:rsid w:val="00CA4E74"/>
    <w:rsid w:val="00CD013A"/>
    <w:rsid w:val="00CD605F"/>
    <w:rsid w:val="00CE7366"/>
    <w:rsid w:val="00D05A7B"/>
    <w:rsid w:val="00D14403"/>
    <w:rsid w:val="00D260B5"/>
    <w:rsid w:val="00D31172"/>
    <w:rsid w:val="00D36518"/>
    <w:rsid w:val="00D44058"/>
    <w:rsid w:val="00D4549E"/>
    <w:rsid w:val="00D501D5"/>
    <w:rsid w:val="00D70582"/>
    <w:rsid w:val="00D83D91"/>
    <w:rsid w:val="00D950E1"/>
    <w:rsid w:val="00DB7910"/>
    <w:rsid w:val="00DC0356"/>
    <w:rsid w:val="00DD0E85"/>
    <w:rsid w:val="00DE3959"/>
    <w:rsid w:val="00E170A3"/>
    <w:rsid w:val="00E31E0F"/>
    <w:rsid w:val="00E324E1"/>
    <w:rsid w:val="00E32A4E"/>
    <w:rsid w:val="00E93BD9"/>
    <w:rsid w:val="00EA064B"/>
    <w:rsid w:val="00EB4C7A"/>
    <w:rsid w:val="00EB6542"/>
    <w:rsid w:val="00EF239F"/>
    <w:rsid w:val="00F05CC0"/>
    <w:rsid w:val="00F06FC7"/>
    <w:rsid w:val="00F1391B"/>
    <w:rsid w:val="00F13C43"/>
    <w:rsid w:val="00F1670D"/>
    <w:rsid w:val="00F2784B"/>
    <w:rsid w:val="00F44B69"/>
    <w:rsid w:val="00F658AC"/>
    <w:rsid w:val="00F7394B"/>
    <w:rsid w:val="00F86E27"/>
    <w:rsid w:val="00F94BE7"/>
    <w:rsid w:val="00F956BC"/>
    <w:rsid w:val="00FB79DB"/>
    <w:rsid w:val="00FD7B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0F89"/>
    <w:rPr>
      <w:sz w:val="24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F94BE7"/>
    <w:pPr>
      <w:keepNext/>
      <w:numPr>
        <w:numId w:val="2"/>
      </w:numPr>
      <w:suppressAutoHyphens/>
      <w:jc w:val="center"/>
      <w:outlineLvl w:val="0"/>
    </w:pPr>
    <w:rPr>
      <w:b/>
      <w:sz w:val="32"/>
      <w:lang w:eastAsia="zh-CN"/>
    </w:rPr>
  </w:style>
  <w:style w:type="paragraph" w:styleId="Heading2">
    <w:name w:val="heading 2"/>
    <w:basedOn w:val="Normal"/>
    <w:next w:val="Normal"/>
    <w:link w:val="Heading2Char"/>
    <w:uiPriority w:val="99"/>
    <w:qFormat/>
    <w:locked/>
    <w:rsid w:val="00F94BE7"/>
    <w:pPr>
      <w:keepNext/>
      <w:numPr>
        <w:ilvl w:val="1"/>
        <w:numId w:val="2"/>
      </w:numPr>
      <w:suppressAutoHyphens/>
      <w:jc w:val="center"/>
      <w:outlineLvl w:val="1"/>
    </w:pPr>
    <w:rPr>
      <w:b/>
      <w:sz w:val="48"/>
      <w:lang w:eastAsia="zh-C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94BE7"/>
    <w:rPr>
      <w:rFonts w:cs="Times New Roman"/>
      <w:b/>
      <w:sz w:val="32"/>
      <w:lang w:val="ru-RU" w:eastAsia="zh-CN" w:bidi="ar-SA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F94BE7"/>
    <w:rPr>
      <w:rFonts w:cs="Times New Roman"/>
      <w:b/>
      <w:sz w:val="48"/>
      <w:lang w:val="ru-RU" w:eastAsia="zh-CN" w:bidi="ar-SA"/>
    </w:rPr>
  </w:style>
  <w:style w:type="paragraph" w:styleId="BodyText">
    <w:name w:val="Body Text"/>
    <w:basedOn w:val="Normal"/>
    <w:link w:val="BodyTextChar"/>
    <w:uiPriority w:val="99"/>
    <w:rsid w:val="008B0F89"/>
    <w:pPr>
      <w:spacing w:line="360" w:lineRule="auto"/>
      <w:jc w:val="center"/>
    </w:pPr>
    <w:rPr>
      <w:b/>
      <w:sz w:val="28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5C382F"/>
    <w:rPr>
      <w:rFonts w:cs="Times New Roman"/>
      <w:sz w:val="20"/>
      <w:szCs w:val="20"/>
    </w:rPr>
  </w:style>
  <w:style w:type="paragraph" w:customStyle="1" w:styleId="ConsPlusTitle">
    <w:name w:val="ConsPlusTitle"/>
    <w:uiPriority w:val="99"/>
    <w:rsid w:val="008B0F89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styleId="NormalWeb">
    <w:name w:val="Normal (Web)"/>
    <w:basedOn w:val="Normal"/>
    <w:uiPriority w:val="99"/>
    <w:rsid w:val="00391512"/>
    <w:pPr>
      <w:spacing w:before="100" w:beforeAutospacing="1" w:after="119"/>
    </w:pPr>
    <w:rPr>
      <w:szCs w:val="24"/>
    </w:rPr>
  </w:style>
  <w:style w:type="character" w:styleId="Strong">
    <w:name w:val="Strong"/>
    <w:basedOn w:val="DefaultParagraphFont"/>
    <w:uiPriority w:val="99"/>
    <w:qFormat/>
    <w:rsid w:val="00391512"/>
    <w:rPr>
      <w:rFonts w:cs="Times New Roman"/>
      <w:b/>
      <w:bCs/>
    </w:rPr>
  </w:style>
  <w:style w:type="paragraph" w:styleId="Header">
    <w:name w:val="header"/>
    <w:basedOn w:val="Normal"/>
    <w:link w:val="HeaderChar"/>
    <w:uiPriority w:val="99"/>
    <w:rsid w:val="0072227F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C382F"/>
    <w:rPr>
      <w:rFonts w:cs="Times New Roman"/>
      <w:sz w:val="20"/>
      <w:szCs w:val="20"/>
    </w:rPr>
  </w:style>
  <w:style w:type="character" w:styleId="PageNumber">
    <w:name w:val="page number"/>
    <w:basedOn w:val="DefaultParagraphFont"/>
    <w:uiPriority w:val="99"/>
    <w:rsid w:val="0072227F"/>
    <w:rPr>
      <w:rFonts w:cs="Times New Roman"/>
    </w:rPr>
  </w:style>
  <w:style w:type="character" w:styleId="Hyperlink">
    <w:name w:val="Hyperlink"/>
    <w:basedOn w:val="DefaultParagraphFont"/>
    <w:uiPriority w:val="99"/>
    <w:rsid w:val="00C40BE3"/>
    <w:rPr>
      <w:rFonts w:cs="Times New Roman"/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C33F67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17BCA"/>
    <w:rPr>
      <w:rFonts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7806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6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6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6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6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6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6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270</TotalTime>
  <Pages>9</Pages>
  <Words>2860</Words>
  <Characters>16304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comp5</cp:lastModifiedBy>
  <cp:revision>29</cp:revision>
  <cp:lastPrinted>2023-02-27T06:37:00Z</cp:lastPrinted>
  <dcterms:created xsi:type="dcterms:W3CDTF">2021-07-27T12:13:00Z</dcterms:created>
  <dcterms:modified xsi:type="dcterms:W3CDTF">2023-02-28T05:36:00Z</dcterms:modified>
</cp:coreProperties>
</file>